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6F07B2" w14:paraId="0234CF48" w14:textId="77777777">
            <w:trPr>
              <w:cantSplit/>
            </w:trPr>
            <w:tc>
              <w:tcPr>
                <w:tcW w:w="2400" w:type="dxa"/>
              </w:tcPr>
              <w:p w14:paraId="04240299" w14:textId="77777777" w:rsidR="006F07B2" w:rsidRDefault="0046457C">
                <w:pPr>
                  <w:pStyle w:val="ZFlag"/>
                </w:pPr>
                <w:r>
                  <w:rPr>
                    <w:noProof/>
                  </w:rPr>
                  <w:drawing>
                    <wp:inline distT="0" distB="0" distL="0" distR="0" wp14:anchorId="7CC69960" wp14:editId="69F6EF3C">
                      <wp:extent cx="1371600" cy="676800"/>
                      <wp:effectExtent l="0" t="0" r="0" b="0"/>
                      <wp:docPr id="1" name="Logos"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2640F89B" w:rsidR="006F07B2" w:rsidRDefault="0032617B">
                <w:pPr>
                  <w:pStyle w:val="ZCom"/>
                </w:pPr>
                <w:sdt>
                  <w:sdtPr>
                    <w:id w:val="1852987933"/>
                    <w:dataBinding w:xpath="/Texts/OrgaRoot" w:storeItemID="{4EF90DE6-88B6-4264-9629-4D8DFDFE87D2}"/>
                    <w:text w:multiLine="1"/>
                  </w:sdtPr>
                  <w:sdtEndPr/>
                  <w:sdtContent>
                    <w:r w:rsidR="0046457C">
                      <w:t>EUROPÄISCHE KOMMISSION</w:t>
                    </w:r>
                    <w:r w:rsidR="0046457C">
                      <w:br/>
                      <w:t xml:space="preserve">  </w:t>
                    </w:r>
                  </w:sdtContent>
                </w:sdt>
              </w:p>
              <w:p w14:paraId="2A21A594" w14:textId="77777777" w:rsidR="006F07B2" w:rsidRDefault="006F07B2">
                <w:pPr>
                  <w:pStyle w:val="ZDGName"/>
                  <w:rPr>
                    <w:b/>
                  </w:rPr>
                </w:pPr>
              </w:p>
              <w:p w14:paraId="32A1BF4E" w14:textId="2AF8DF79" w:rsidR="006F07B2" w:rsidRDefault="006F07B2">
                <w:pPr>
                  <w:pStyle w:val="ZDGName"/>
                  <w:rPr>
                    <w:b/>
                  </w:rPr>
                </w:pPr>
              </w:p>
            </w:tc>
          </w:tr>
        </w:sdtContent>
      </w:sdt>
    </w:tbl>
    <w:p w14:paraId="2EA71B94" w14:textId="7F00DE5D" w:rsidR="006F07B2" w:rsidRDefault="0046457C">
      <w:pPr>
        <w:pStyle w:val="NoteHead"/>
        <w:spacing w:before="600" w:after="600"/>
      </w:pPr>
      <w:r>
        <w:t>STELLENAUSSCHREIBUNG FÜR DIE STELLE 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6F07B2" w14:paraId="6C83529A" w14:textId="77777777" w:rsidTr="5CD3CC81">
        <w:tc>
          <w:tcPr>
            <w:tcW w:w="3111" w:type="dxa"/>
          </w:tcPr>
          <w:p w14:paraId="6D76206F" w14:textId="2B783D2D" w:rsidR="006F07B2" w:rsidRDefault="0046457C">
            <w:pPr>
              <w:tabs>
                <w:tab w:val="left" w:pos="426"/>
              </w:tabs>
              <w:spacing w:before="120"/>
            </w:pPr>
            <w:bookmarkStart w:id="0" w:name="_Hlk132128466"/>
            <w:r>
              <w:t>GD – Direktion – Referat</w:t>
            </w:r>
          </w:p>
        </w:tc>
        <w:sdt>
          <w:sdtPr>
            <w:rPr>
              <w:lang w:val="en-IE" w:eastAsia="en-GB"/>
            </w:rPr>
            <w:id w:val="-1729989648"/>
            <w:placeholder>
              <w:docPart w:val="70AAD37E9A1F4B5EA5C1270588299908"/>
            </w:placeholder>
          </w:sdtPr>
          <w:sdtEndPr/>
          <w:sdtContent>
            <w:sdt>
              <w:sdtPr>
                <w:rPr>
                  <w:lang w:val="en-IE" w:eastAsia="en-GB"/>
                </w:rPr>
                <w:id w:val="-1347245559"/>
                <w:placeholder>
                  <w:docPart w:val="E8F2A8CFC5A842F795C07DB11309EFDD"/>
                </w:placeholder>
              </w:sdtPr>
              <w:sdtEndPr/>
              <w:sdtContent>
                <w:tc>
                  <w:tcPr>
                    <w:tcW w:w="5491" w:type="dxa"/>
                  </w:tcPr>
                  <w:p w14:paraId="786241CD" w14:textId="432106CB" w:rsidR="006F07B2" w:rsidRDefault="0046457C">
                    <w:pPr>
                      <w:tabs>
                        <w:tab w:val="left" w:pos="426"/>
                      </w:tabs>
                      <w:spacing w:before="120"/>
                    </w:pPr>
                    <w:r>
                      <w:t>FISMA.C3</w:t>
                    </w:r>
                  </w:p>
                </w:tc>
              </w:sdtContent>
            </w:sdt>
          </w:sdtContent>
        </w:sdt>
      </w:tr>
      <w:tr w:rsidR="006F07B2" w14:paraId="4B8EFB62" w14:textId="77777777" w:rsidTr="5CD3CC81">
        <w:tc>
          <w:tcPr>
            <w:tcW w:w="3111" w:type="dxa"/>
          </w:tcPr>
          <w:p w14:paraId="51EA5B20" w14:textId="2A373856" w:rsidR="006F07B2" w:rsidRDefault="0046457C">
            <w:pPr>
              <w:tabs>
                <w:tab w:val="left" w:pos="426"/>
              </w:tabs>
              <w:spacing w:before="120"/>
            </w:pPr>
            <w:r w:rsidRPr="5CD3CC81">
              <w:rPr>
                <w:lang w:val="de-DE"/>
              </w:rPr>
              <w:t>Stellennummer in Sysper:</w:t>
            </w:r>
          </w:p>
        </w:tc>
        <w:sdt>
          <w:sdtPr>
            <w:rPr>
              <w:lang w:val="en-IE" w:eastAsia="en-GB"/>
            </w:rPr>
            <w:id w:val="-686597872"/>
            <w:placeholder>
              <w:docPart w:val="722A130BB2FD42CB99AF58537814D26D"/>
            </w:placeholder>
            <w:showingPlcHdr/>
          </w:sdtPr>
          <w:sdtEndPr/>
          <w:sdtContent>
            <w:tc>
              <w:tcPr>
                <w:tcW w:w="5491" w:type="dxa"/>
              </w:tcPr>
              <w:p w14:paraId="26B6BD75" w14:textId="27DC88ED" w:rsidR="006F07B2" w:rsidRDefault="00933833">
                <w:pPr>
                  <w:tabs>
                    <w:tab w:val="left" w:pos="426"/>
                  </w:tabs>
                  <w:spacing w:before="120"/>
                </w:pPr>
                <w:r>
                  <w:rPr>
                    <w:rStyle w:val="PlaceholderText"/>
                  </w:rPr>
                  <w:t>Klicken oder schreiben Sie hier, um Text einzugeben.</w:t>
                </w:r>
              </w:p>
            </w:tc>
          </w:sdtContent>
        </w:sdt>
      </w:tr>
      <w:tr w:rsidR="006F07B2" w14:paraId="4E8359D5" w14:textId="77777777" w:rsidTr="5CD3CC81">
        <w:tc>
          <w:tcPr>
            <w:tcW w:w="3111" w:type="dxa"/>
          </w:tcPr>
          <w:p w14:paraId="72A7A894" w14:textId="1DC6A465" w:rsidR="006F07B2" w:rsidRDefault="0046457C">
            <w:pPr>
              <w:tabs>
                <w:tab w:val="left" w:pos="1697"/>
              </w:tabs>
              <w:spacing w:before="120"/>
              <w:ind w:right="-1741"/>
            </w:pPr>
            <w:r>
              <w:t>Auskunft:</w:t>
            </w:r>
          </w:p>
          <w:p w14:paraId="1BD76B84" w14:textId="2ED3769A" w:rsidR="006F07B2" w:rsidRDefault="0046457C">
            <w:pPr>
              <w:tabs>
                <w:tab w:val="left" w:pos="1697"/>
              </w:tabs>
              <w:ind w:right="-1739"/>
              <w:contextualSpacing/>
            </w:pPr>
            <w:r>
              <w:t>Vorläufiger Beginn:</w:t>
            </w:r>
          </w:p>
          <w:p w14:paraId="324479C0" w14:textId="6E052826" w:rsidR="006F07B2" w:rsidRDefault="0046457C">
            <w:pPr>
              <w:tabs>
                <w:tab w:val="left" w:pos="1697"/>
              </w:tabs>
              <w:ind w:right="-1739"/>
              <w:contextualSpacing/>
            </w:pPr>
            <w:r>
              <w:t>Anfängliche Dauer:</w:t>
            </w:r>
          </w:p>
          <w:p w14:paraId="07FF8994" w14:textId="77777777" w:rsidR="006F07B2" w:rsidRDefault="0046457C">
            <w:pPr>
              <w:tabs>
                <w:tab w:val="left" w:pos="426"/>
              </w:tabs>
              <w:spacing w:after="0"/>
              <w:contextualSpacing/>
            </w:pPr>
            <w:r>
              <w:t>Ort der Abordnung:</w:t>
            </w:r>
          </w:p>
        </w:tc>
        <w:tc>
          <w:tcPr>
            <w:tcW w:w="5491" w:type="dxa"/>
          </w:tcPr>
          <w:sdt>
            <w:sdtPr>
              <w:rPr>
                <w:lang w:val="en-IE" w:eastAsia="en-GB"/>
              </w:rPr>
              <w:id w:val="226507670"/>
              <w:placeholder>
                <w:docPart w:val="E4139A8A81AD41B0A456F71CC855670B"/>
              </w:placeholder>
            </w:sdtPr>
            <w:sdtEndPr/>
            <w:sdtContent>
              <w:p w14:paraId="714DA989" w14:textId="20C6A0C7" w:rsidR="006F07B2" w:rsidRDefault="0046457C">
                <w:pPr>
                  <w:tabs>
                    <w:tab w:val="left" w:pos="426"/>
                  </w:tabs>
                  <w:spacing w:before="120"/>
                </w:pPr>
                <w:r>
                  <w:t>Tatyana Panova</w:t>
                </w:r>
              </w:p>
            </w:sdtContent>
          </w:sdt>
          <w:p w14:paraId="34CF737A" w14:textId="1343C893" w:rsidR="006F07B2" w:rsidRDefault="0032617B">
            <w:pPr>
              <w:tabs>
                <w:tab w:val="left" w:pos="426"/>
              </w:tabs>
              <w:contextualSpacing/>
            </w:pPr>
            <w:sdt>
              <w:sdtPr>
                <w:rPr>
                  <w:bCs/>
                  <w:lang w:val="en-IE" w:eastAsia="en-GB"/>
                </w:rPr>
                <w:id w:val="1175461244"/>
                <w:placeholder>
                  <w:docPart w:val="DefaultPlaceholder_-1854013440"/>
                </w:placeholder>
              </w:sdtPr>
              <w:sdtEndPr/>
              <w:sdtContent>
                <w:r>
                  <w:t>4</w:t>
                </w:r>
              </w:sdtContent>
            </w:sdt>
            <w:r w:rsidR="0046457C">
              <w:t xml:space="preserve">. Quartal </w:t>
            </w:r>
            <w:sdt>
              <w:sdtPr>
                <w:rPr>
                  <w:bCs/>
                  <w:lang w:val="en-I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46457C">
                  <w:t>2025</w:t>
                </w:r>
              </w:sdtContent>
            </w:sdt>
          </w:p>
          <w:p w14:paraId="158DD156" w14:textId="6F2EFFC5" w:rsidR="006F07B2" w:rsidRDefault="0032617B">
            <w:pPr>
              <w:tabs>
                <w:tab w:val="left" w:pos="426"/>
              </w:tabs>
              <w:contextualSpacing/>
              <w:jc w:val="left"/>
            </w:pPr>
            <w:sdt>
              <w:sdtPr>
                <w:rPr>
                  <w:bCs/>
                  <w:lang w:val="en-IE" w:eastAsia="en-GB"/>
                </w:rPr>
                <w:id w:val="202528730"/>
                <w:placeholder>
                  <w:docPart w:val="DefaultPlaceholder_-1854013440"/>
                </w:placeholder>
              </w:sdtPr>
              <w:sdtEndPr/>
              <w:sdtContent>
                <w:r w:rsidR="0046457C">
                  <w:t>2</w:t>
                </w:r>
              </w:sdtContent>
            </w:sdt>
            <w:r w:rsidR="0046457C">
              <w:t xml:space="preserve"> Jahre</w:t>
            </w:r>
            <w:r w:rsidR="0046457C">
              <w:br/>
            </w:r>
            <w:sdt>
              <w:sdtPr>
                <w:rPr>
                  <w:bCs/>
                  <w:szCs w:val="24"/>
                  <w:lang w:eastAsia="en-GB"/>
                </w:rPr>
                <w:id w:val="-69433268"/>
                <w14:checkbox>
                  <w14:checked w14:val="1"/>
                  <w14:checkedState w14:val="2612" w14:font="MS Gothic"/>
                  <w14:uncheckedState w14:val="2610" w14:font="MS Gothic"/>
                </w14:checkbox>
              </w:sdtPr>
              <w:sdtEndPr/>
              <w:sdtContent>
                <w:r w:rsidR="0046457C">
                  <w:rPr>
                    <w:rFonts w:ascii="MS Gothic" w:eastAsia="MS Gothic" w:hAnsi="MS Gothic" w:hint="eastAsia"/>
                  </w:rPr>
                  <w:t>☒</w:t>
                </w:r>
              </w:sdtContent>
            </w:sdt>
            <w:r w:rsidR="0046457C">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46457C">
                  <w:rPr>
                    <w:rFonts w:ascii="MS Gothic" w:eastAsia="MS Gothic" w:hAnsi="MS Gothic" w:hint="eastAsia"/>
                  </w:rPr>
                  <w:t>☐</w:t>
                </w:r>
              </w:sdtContent>
            </w:sdt>
            <w:r w:rsidR="0046457C">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46457C">
                  <w:rPr>
                    <w:rFonts w:ascii="MS Gothic" w:eastAsia="MS Gothic" w:hAnsi="MS Gothic" w:hint="eastAsia"/>
                  </w:rPr>
                  <w:t>☐</w:t>
                </w:r>
              </w:sdtContent>
            </w:sdt>
            <w:r w:rsidR="0046457C">
              <w:t xml:space="preserve"> Andere: </w:t>
            </w:r>
            <w:sdt>
              <w:sdtPr>
                <w:rPr>
                  <w:bCs/>
                  <w:szCs w:val="24"/>
                  <w:lang w:eastAsia="en-GB"/>
                </w:rPr>
                <w:id w:val="-186994276"/>
                <w:placeholder>
                  <w:docPart w:val="42CE55A0461841A39534A5E777539A67"/>
                </w:placeholder>
                <w:showingPlcHdr/>
              </w:sdtPr>
              <w:sdtEndPr/>
              <w:sdtContent>
                <w:r w:rsidR="0046457C">
                  <w:rPr>
                    <w:rStyle w:val="PlaceholderText"/>
                  </w:rPr>
                  <w:t>Klicken oder schreiben Sie hier, um Text einzugeben.</w:t>
                </w:r>
              </w:sdtContent>
            </w:sdt>
          </w:p>
          <w:p w14:paraId="7CA484B0" w14:textId="77777777" w:rsidR="006F07B2" w:rsidRDefault="006F07B2">
            <w:pPr>
              <w:tabs>
                <w:tab w:val="left" w:pos="426"/>
              </w:tabs>
              <w:spacing w:before="120" w:after="0"/>
              <w:contextualSpacing/>
            </w:pPr>
          </w:p>
        </w:tc>
      </w:tr>
      <w:tr w:rsidR="006F07B2" w14:paraId="01F2BC57" w14:textId="77777777" w:rsidTr="5CD3CC81">
        <w:tc>
          <w:tcPr>
            <w:tcW w:w="3111" w:type="dxa"/>
          </w:tcPr>
          <w:p w14:paraId="201A3100" w14:textId="67E5037A" w:rsidR="006F07B2" w:rsidRDefault="0046457C">
            <w:pPr>
              <w:tabs>
                <w:tab w:val="left" w:pos="426"/>
              </w:tabs>
              <w:spacing w:before="180" w:after="0"/>
            </w:pPr>
            <w:bookmarkStart w:id="1" w:name="_Hlk135920176"/>
            <w:r>
              <w:t>Art der Abordnung</w:t>
            </w:r>
          </w:p>
        </w:tc>
        <w:tc>
          <w:tcPr>
            <w:tcW w:w="5491" w:type="dxa"/>
          </w:tcPr>
          <w:p w14:paraId="6B14399A" w14:textId="4EBA20B3" w:rsidR="006F07B2" w:rsidRDefault="0046457C">
            <w:pPr>
              <w:tabs>
                <w:tab w:val="left" w:pos="426"/>
              </w:tabs>
              <w:spacing w:before="120"/>
            </w:pPr>
            <w:r>
              <w:object w:dxaOrig="1440" w:dyaOrig="1440"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5" o:title=""/>
                </v:shape>
                <w:control r:id="rId16" w:name="OptionButton6" w:shapeid="_x0000_i1037"/>
              </w:object>
            </w:r>
            <w:r>
              <w:object w:dxaOrig="1440" w:dyaOrig="1440" w14:anchorId="1B1CECAE">
                <v:shape id="_x0000_i1039" type="#_x0000_t75" style="width:108pt;height:21.6pt" o:ole="">
                  <v:imagedata r:id="rId17" o:title=""/>
                </v:shape>
                <w:control r:id="rId18" w:name="OptionButton7" w:shapeid="_x0000_i1039"/>
              </w:object>
            </w:r>
          </w:p>
        </w:tc>
      </w:tr>
      <w:tr w:rsidR="006F07B2" w14:paraId="539D0BAC" w14:textId="77777777" w:rsidTr="5CD3CC81">
        <w:tc>
          <w:tcPr>
            <w:tcW w:w="8602" w:type="dxa"/>
            <w:gridSpan w:val="2"/>
          </w:tcPr>
          <w:p w14:paraId="582FFE97" w14:textId="38200397" w:rsidR="006F07B2" w:rsidRDefault="0046457C">
            <w:pPr>
              <w:tabs>
                <w:tab w:val="left" w:pos="426"/>
              </w:tabs>
              <w:spacing w:before="120"/>
            </w:pPr>
            <w:r>
              <w:t>Diese Stellenausschreibung ist offen für:</w:t>
            </w:r>
          </w:p>
          <w:p w14:paraId="4446CE69" w14:textId="13AE931B" w:rsidR="006F07B2" w:rsidRDefault="0046457C">
            <w:pPr>
              <w:tabs>
                <w:tab w:val="left" w:pos="426"/>
              </w:tabs>
              <w:contextualSpacing/>
            </w:pPr>
            <w:r>
              <w:object w:dxaOrig="1440" w:dyaOrig="1440" w14:anchorId="7CA3F499">
                <v:shape id="_x0000_i1041" type="#_x0000_t75" style="width:108pt;height:21.6pt" o:ole="">
                  <v:imagedata r:id="rId19" o:title=""/>
                </v:shape>
                <w:control r:id="rId20" w:name="OptionButton4" w:shapeid="_x0000_i1041"/>
              </w:object>
            </w:r>
          </w:p>
          <w:p w14:paraId="41B550FE" w14:textId="59EA556E" w:rsidR="006F07B2" w:rsidRDefault="0046457C">
            <w:pPr>
              <w:tabs>
                <w:tab w:val="left" w:pos="426"/>
              </w:tabs>
              <w:spacing w:after="120"/>
              <w:ind w:left="567"/>
            </w:pPr>
            <w:r>
              <w:t>außerdem</w:t>
            </w:r>
          </w:p>
          <w:p w14:paraId="48418475" w14:textId="6331CDD6" w:rsidR="006F07B2" w:rsidRDefault="0032617B">
            <w:pPr>
              <w:tabs>
                <w:tab w:val="left" w:pos="426"/>
              </w:tabs>
              <w:ind w:left="567"/>
              <w:contextualSpacing/>
            </w:pPr>
            <w:sdt>
              <w:sdtPr>
                <w:rPr>
                  <w:lang w:eastAsia="en-GB"/>
                </w:rPr>
                <w:id w:val="663369292"/>
                <w14:checkbox>
                  <w14:checked w14:val="0"/>
                  <w14:checkedState w14:val="2612" w14:font="MS Gothic"/>
                  <w14:uncheckedState w14:val="2610" w14:font="MS Gothic"/>
                </w14:checkbox>
              </w:sdtPr>
              <w:sdtEndPr/>
              <w:sdtContent>
                <w:r w:rsidR="0046457C" w:rsidRPr="5CD3CC81">
                  <w:rPr>
                    <w:rFonts w:ascii="MS Gothic" w:eastAsia="MS Gothic" w:hAnsi="MS Gothic"/>
                    <w:lang w:val="de-DE"/>
                  </w:rPr>
                  <w:t>☐</w:t>
                </w:r>
              </w:sdtContent>
            </w:sdt>
            <w:r w:rsidR="0046457C" w:rsidRPr="5CD3CC81">
              <w:rPr>
                <w:lang w:val="de-DE"/>
              </w:rPr>
              <w:t xml:space="preserve"> Bedienstete aus folgenden EFTA-Staaten:</w:t>
            </w:r>
          </w:p>
          <w:p w14:paraId="14835B5E" w14:textId="77777777" w:rsidR="006F07B2" w:rsidRDefault="0046457C">
            <w:pPr>
              <w:tabs>
                <w:tab w:val="left" w:pos="426"/>
              </w:tabs>
              <w:ind w:left="1134"/>
              <w:contextualSpacing/>
            </w:pPr>
            <w:r>
              <w:tab/>
            </w:r>
            <w:sdt>
              <w:sdtPr>
                <w:rPr>
                  <w:bCs/>
                  <w:szCs w:val="24"/>
                  <w:lang w:eastAsia="en-GB"/>
                </w:rPr>
                <w:id w:val="1342279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 </w:t>
            </w:r>
            <w:sdt>
              <w:sdtPr>
                <w:rPr>
                  <w:bCs/>
                  <w:szCs w:val="24"/>
                  <w:lang w:eastAsia="en-GB"/>
                </w:rPr>
                <w:id w:val="11500986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167841712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Norwegen </w:t>
            </w:r>
            <w:sdt>
              <w:sdtPr>
                <w:rPr>
                  <w:bCs/>
                  <w:szCs w:val="24"/>
                  <w:lang w:eastAsia="en-GB"/>
                </w:rPr>
                <w:id w:val="-13643578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Schweiz</w:t>
            </w:r>
          </w:p>
          <w:p w14:paraId="0E54D6FB" w14:textId="4EF3712C" w:rsidR="006F07B2" w:rsidRDefault="0032617B">
            <w:pPr>
              <w:tabs>
                <w:tab w:val="left" w:pos="426"/>
              </w:tabs>
              <w:ind w:left="567"/>
              <w:contextualSpacing/>
            </w:pPr>
            <w:sdt>
              <w:sdtPr>
                <w:rPr>
                  <w:lang w:eastAsia="en-GB"/>
                </w:rPr>
                <w:id w:val="-1638248395"/>
                <w14:checkbox>
                  <w14:checked w14:val="0"/>
                  <w14:checkedState w14:val="2612" w14:font="MS Gothic"/>
                  <w14:uncheckedState w14:val="2610" w14:font="MS Gothic"/>
                </w14:checkbox>
              </w:sdtPr>
              <w:sdtEndPr/>
              <w:sdtContent>
                <w:r w:rsidR="0046457C" w:rsidRPr="5CD3CC81">
                  <w:rPr>
                    <w:rFonts w:ascii="MS Gothic" w:eastAsia="MS Gothic" w:hAnsi="MS Gothic"/>
                    <w:lang w:val="de-DE"/>
                  </w:rPr>
                  <w:t>☐</w:t>
                </w:r>
              </w:sdtContent>
            </w:sdt>
            <w:r w:rsidR="0046457C" w:rsidRPr="5CD3CC81">
              <w:rPr>
                <w:lang w:val="de-DE"/>
              </w:rPr>
              <w:t xml:space="preserve"> Bedienstete aus folgenden Drittländern: </w:t>
            </w:r>
            <w:sdt>
              <w:sdtPr>
                <w:rPr>
                  <w:lang w:eastAsia="en-GB"/>
                </w:rPr>
                <w:id w:val="1742369941"/>
                <w:placeholder>
                  <w:docPart w:val="335C0F1576B3499F8D90CE979ABE47D4"/>
                </w:placeholder>
                <w:showingPlcHdr/>
              </w:sdtPr>
              <w:sdtEndPr/>
              <w:sdtContent>
                <w:r w:rsidR="0046457C" w:rsidRPr="5CD3CC81">
                  <w:rPr>
                    <w:rStyle w:val="PlaceholderText"/>
                    <w:lang w:val="de-DE"/>
                  </w:rPr>
                  <w:t xml:space="preserve">....    </w:t>
                </w:r>
              </w:sdtContent>
            </w:sdt>
          </w:p>
          <w:p w14:paraId="265CD5A1" w14:textId="0FD11D7C" w:rsidR="006F07B2" w:rsidRDefault="0032617B">
            <w:pPr>
              <w:tabs>
                <w:tab w:val="left" w:pos="426"/>
              </w:tabs>
              <w:ind w:left="567"/>
              <w:contextualSpacing/>
            </w:pPr>
            <w:sdt>
              <w:sdtPr>
                <w:rPr>
                  <w:lang w:eastAsia="en-GB"/>
                </w:rPr>
                <w:id w:val="-933426265"/>
                <w14:checkbox>
                  <w14:checked w14:val="0"/>
                  <w14:checkedState w14:val="2612" w14:font="MS Gothic"/>
                  <w14:uncheckedState w14:val="2610" w14:font="MS Gothic"/>
                </w14:checkbox>
              </w:sdtPr>
              <w:sdtEndPr/>
              <w:sdtContent>
                <w:r w:rsidR="0046457C" w:rsidRPr="5CD3CC81">
                  <w:rPr>
                    <w:rFonts w:ascii="MS Gothic" w:eastAsia="MS Gothic" w:hAnsi="MS Gothic"/>
                    <w:lang w:val="de-DE"/>
                  </w:rPr>
                  <w:t>☐</w:t>
                </w:r>
              </w:sdtContent>
            </w:sdt>
            <w:r w:rsidR="0046457C" w:rsidRPr="5CD3CC81">
              <w:rPr>
                <w:lang w:val="de-DE"/>
              </w:rPr>
              <w:t xml:space="preserve"> Bedienstete folgender zwischenstaatlicher Organisationen:</w:t>
            </w:r>
            <w:r w:rsidR="003F3AE6">
              <w:tab/>
            </w:r>
            <w:sdt>
              <w:sdtPr>
                <w:rPr>
                  <w:lang w:eastAsia="en-GB"/>
                </w:rPr>
                <w:id w:val="1349070026"/>
                <w:placeholder>
                  <w:docPart w:val="42F8A5B327594E519C9F00EDCE7CD95B"/>
                </w:placeholder>
                <w:showingPlcHdr/>
              </w:sdtPr>
              <w:sdtEndPr/>
              <w:sdtContent>
                <w:r w:rsidR="0046457C" w:rsidRPr="5CD3CC81">
                  <w:rPr>
                    <w:rStyle w:val="PlaceholderText"/>
                    <w:lang w:val="de-DE"/>
                  </w:rPr>
                  <w:t xml:space="preserve">  ... </w:t>
                </w:r>
              </w:sdtContent>
            </w:sdt>
          </w:p>
          <w:p w14:paraId="195D93C2" w14:textId="57187952" w:rsidR="006F07B2" w:rsidRDefault="006F07B2">
            <w:pPr>
              <w:tabs>
                <w:tab w:val="left" w:pos="426"/>
              </w:tabs>
              <w:contextualSpacing/>
            </w:pPr>
          </w:p>
          <w:p w14:paraId="6CECCDB8" w14:textId="2EED5DFE" w:rsidR="006F07B2" w:rsidRDefault="0046457C">
            <w:pPr>
              <w:tabs>
                <w:tab w:val="left" w:pos="426"/>
              </w:tabs>
            </w:pPr>
            <w:r>
              <w:object w:dxaOrig="1440" w:dyaOrig="1440" w14:anchorId="624C0115">
                <v:shape id="_x0000_i1043" type="#_x0000_t75" style="width:320.4pt;height:21.6pt" o:ole="">
                  <v:imagedata r:id="rId21" o:title=""/>
                </v:shape>
                <w:control r:id="rId22" w:name="OptionButton5" w:shapeid="_x0000_i1043"/>
              </w:object>
            </w:r>
            <w:r>
              <w:t xml:space="preserve"> </w:t>
            </w:r>
          </w:p>
        </w:tc>
      </w:tr>
      <w:tr w:rsidR="006F07B2" w14:paraId="4E10CC7A" w14:textId="77777777" w:rsidTr="5CD3CC81">
        <w:tc>
          <w:tcPr>
            <w:tcW w:w="3111" w:type="dxa"/>
          </w:tcPr>
          <w:p w14:paraId="4B77822C" w14:textId="5EFC4255" w:rsidR="006F07B2" w:rsidRDefault="0046457C">
            <w:pPr>
              <w:tabs>
                <w:tab w:val="left" w:pos="426"/>
              </w:tabs>
              <w:spacing w:before="180"/>
            </w:pPr>
            <w:r>
              <w:t>Bewerbungsfrist</w:t>
            </w:r>
          </w:p>
        </w:tc>
        <w:tc>
          <w:tcPr>
            <w:tcW w:w="5491" w:type="dxa"/>
          </w:tcPr>
          <w:p w14:paraId="240262F4" w14:textId="18ADEFAA" w:rsidR="006F07B2" w:rsidRDefault="0046457C">
            <w:pPr>
              <w:tabs>
                <w:tab w:val="left" w:pos="426"/>
              </w:tabs>
              <w:spacing w:before="120" w:after="120"/>
            </w:pPr>
            <w:r>
              <w:object w:dxaOrig="1440" w:dyaOrig="1440" w14:anchorId="51A1B371">
                <v:shape id="_x0000_i1050" type="#_x0000_t75" style="width:108pt;height:21.6pt" o:ole="">
                  <v:imagedata r:id="rId23" o:title=""/>
                </v:shape>
                <w:control r:id="rId24" w:name="OptionButton2" w:shapeid="_x0000_i1050"/>
              </w:object>
            </w:r>
            <w:r>
              <w:object w:dxaOrig="1440" w:dyaOrig="1440" w14:anchorId="0992615F">
                <v:shape id="_x0000_i1049" type="#_x0000_t75" style="width:108pt;height:21.6pt" o:ole="">
                  <v:imagedata r:id="rId25" o:title=""/>
                </v:shape>
                <w:control r:id="rId26" w:name="OptionButton3" w:shapeid="_x0000_i1049"/>
              </w:object>
            </w:r>
          </w:p>
          <w:p w14:paraId="42C9AD79" w14:textId="4012B389" w:rsidR="006F07B2" w:rsidRDefault="0046457C">
            <w:pPr>
              <w:tabs>
                <w:tab w:val="left" w:pos="426"/>
              </w:tabs>
              <w:spacing w:before="120" w:after="120"/>
            </w:pPr>
            <w:r>
              <w:t xml:space="preserve">Bewerbungsschluss: </w:t>
            </w:r>
            <w:sdt>
              <w:sdtPr>
                <w:rPr>
                  <w:bCs/>
                  <w:lang w:val="en-IE" w:eastAsia="en-GB"/>
                </w:rPr>
                <w:id w:val="319154040"/>
                <w:placeholder>
                  <w:docPart w:val="F8087F2A3C014B809064D3423F4C13C9"/>
                </w:placeholder>
                <w:date w:fullDate="2025-11-25T00:00:00Z">
                  <w:dateFormat w:val="dd-MM-yyyy"/>
                  <w:lid w:val="fr-BE"/>
                  <w:storeMappedDataAs w:val="dateTime"/>
                  <w:calendar w:val="gregorian"/>
                </w:date>
              </w:sdtPr>
              <w:sdtEndPr/>
              <w:sdtContent>
                <w:r w:rsidR="0032617B">
                  <w:rPr>
                    <w:bCs/>
                    <w:lang w:val="fr-BE" w:eastAsia="en-GB"/>
                  </w:rPr>
                  <w:t>25-11-2025</w:t>
                </w:r>
              </w:sdtContent>
            </w:sdt>
          </w:p>
        </w:tc>
      </w:tr>
      <w:bookmarkEnd w:id="0"/>
      <w:bookmarkEnd w:id="1"/>
    </w:tbl>
    <w:p w14:paraId="4AD59AD4" w14:textId="77777777" w:rsidR="006F07B2" w:rsidRDefault="006F07B2">
      <w:pPr>
        <w:tabs>
          <w:tab w:val="left" w:pos="426"/>
        </w:tabs>
        <w:spacing w:after="0"/>
        <w:rPr>
          <w:b/>
        </w:rPr>
      </w:pPr>
    </w:p>
    <w:p w14:paraId="7FA18C95" w14:textId="77777777" w:rsidR="006F07B2" w:rsidRDefault="006F07B2">
      <w:pPr>
        <w:tabs>
          <w:tab w:val="left" w:pos="426"/>
        </w:tabs>
        <w:spacing w:after="0"/>
        <w:rPr>
          <w:b/>
        </w:rPr>
      </w:pPr>
    </w:p>
    <w:p w14:paraId="739B1A99" w14:textId="26B4FBDA" w:rsidR="006F07B2" w:rsidRDefault="0046457C">
      <w:pPr>
        <w:pStyle w:val="P68B1DB1-ListNumber1"/>
        <w:numPr>
          <w:ilvl w:val="0"/>
          <w:numId w:val="0"/>
        </w:numPr>
        <w:ind w:left="709" w:hanging="709"/>
      </w:pPr>
      <w:bookmarkStart w:id="2" w:name="_Hlk132129090"/>
      <w:r>
        <w:t>Vorstellung der Einrichtung (Wer wir sind)</w:t>
      </w:r>
    </w:p>
    <w:sdt>
      <w:sdtPr>
        <w:rPr>
          <w:lang w:val="en-US" w:eastAsia="en-GB"/>
        </w:rPr>
        <w:id w:val="1822233941"/>
        <w:placeholder>
          <w:docPart w:val="A1D7C4E93E5D41968C9784C962AACA55"/>
        </w:placeholder>
      </w:sdtPr>
      <w:sdtEndPr/>
      <w:sdtContent>
        <w:sdt>
          <w:sdtPr>
            <w:rPr>
              <w:lang w:val="en-US" w:eastAsia="en-GB"/>
            </w:rPr>
            <w:id w:val="-674341817"/>
            <w:placeholder>
              <w:docPart w:val="D5A098977E194CF08868153070E5E615"/>
            </w:placeholder>
          </w:sdtPr>
          <w:sdtEndPr/>
          <w:sdtContent>
            <w:p w14:paraId="4C8514F6" w14:textId="1A1CD6FF" w:rsidR="00933833" w:rsidRPr="00933833" w:rsidRDefault="00933833">
              <w:pPr>
                <w:rPr>
                  <w:lang w:eastAsia="en-GB"/>
                </w:rPr>
              </w:pPr>
              <w:r w:rsidRPr="00933833">
                <w:rPr>
                  <w:lang w:eastAsia="en-GB"/>
                </w:rPr>
                <w:t>Das Referat spielt eine Schlüsselrolle in der Spar- und Investitionsunion (SIU), einem der wichtigsten Projekte im Rahmen des neuen Mandats der Europäischen Kommission, das auf die Steigerung der Wettbewerbsfähigkeit der Union abzielt. Das Referat wird zur SIU beitragen, indem es die Wettbewerbsfähigkeit und Attraktivität der EU-Kapitalmärkte steigert, u. a. durch die Beseitigung von Hindernissen, um die Integration der EU-</w:t>
              </w:r>
              <w:r w:rsidRPr="00933833">
                <w:rPr>
                  <w:lang w:eastAsia="en-GB"/>
                </w:rPr>
                <w:lastRenderedPageBreak/>
                <w:t>Kapitalmärkte zu fördern und ihre Modernisierung zu unterstützen, die Konsolidierung der Liquidität durch eine bessere Vernetzung zu verbessern, Wege zu einer stärker integrierten EU-Aufsicht über Handelsplätze zu erkunden und die Beteiligung von Kleinanlegern und institutionellen Investoren an den Kapitalmärkten zu fördern. Das Referat ist somit ein Kernreferat der GD FISMA, da es für Rechtsvorschriften zuständig ist, die im Mittelpunkt der wichtigsten Prioritäten der Kommission stehen, wie Wettbewerbsfähigkeit der EU, Marktintegration, strategische Autonomie, Nachhaltigkeit usw. Daher bietet das Referat eine einzigartige Gelegenheit, an Dossiers zu arbeiten, die sowohl technisch als auch politisch sind.</w:t>
              </w:r>
            </w:p>
            <w:p w14:paraId="1FE1F728" w14:textId="2A692016" w:rsidR="00933833" w:rsidRPr="00933833" w:rsidRDefault="00933833" w:rsidP="5CD3CC81">
              <w:pPr>
                <w:rPr>
                  <w:lang w:val="de-DE" w:eastAsia="en-GB"/>
                </w:rPr>
              </w:pPr>
              <w:r w:rsidRPr="5CD3CC81">
                <w:rPr>
                  <w:lang w:val="de-DE" w:eastAsia="en-GB"/>
                </w:rPr>
                <w:t>Im Einzelnen ist das Referat für eine Vielzahl von Vorschriften zuständig, die für den Handel und die Erbringung von Wertpapierdienstleistungen gelten (die Richtlinie und Verordnung über Märkte für Finanzinstrumente - MiFID/R). Das Referat ist auch für die Vorschriften über den Prospekt (die Prospektverordnung) sowie für die Bekämpfung von Marktmissbrauch und Insidergeschäften (die Marktmissbrauchsverordnung) zuständig. Darüber hinaus ist das Referat für die Regulierung von Leerverkäufen von Aktien und staatlichen Schuldtiteln, einschließlich Credit Default Swaps, zuständig (Verordnung über Leerverkäufe).</w:t>
              </w:r>
            </w:p>
            <w:p w14:paraId="6EA42DD6" w14:textId="77777777" w:rsidR="00DA7AF5" w:rsidRDefault="00DA7AF5" w:rsidP="00DA7AF5">
              <w:pPr>
                <w:rPr>
                  <w:lang w:eastAsia="en-GB"/>
                </w:rPr>
              </w:pPr>
              <w:r>
                <w:rPr>
                  <w:lang w:eastAsia="en-GB"/>
                </w:rPr>
                <w:t>Darüber hinaus befasst sich das Referat mit finanziellen Benchmarks (Benchmark-Verordnung) und spielt eine entscheidende Rolle bei der Gestaltung der für den Klimawandel relevanten Politik, zum Beispiel durch die Entwicklung des Rahmens für ESG-bezogene Indizes wie die EU-Benchmarks für die Pariser Agenda und den Klimawandel („EU-Klima-Benchmarks“).</w:t>
              </w:r>
            </w:p>
            <w:p w14:paraId="2B7F58E3" w14:textId="77777777" w:rsidR="00DA7AF5" w:rsidRDefault="00DA7AF5" w:rsidP="5CD3CC81">
              <w:pPr>
                <w:rPr>
                  <w:lang w:val="de-DE" w:eastAsia="en-GB"/>
                </w:rPr>
              </w:pPr>
              <w:r w:rsidRPr="5CD3CC81">
                <w:rPr>
                  <w:lang w:val="de-DE" w:eastAsia="en-GB"/>
                </w:rPr>
                <w:t>Das Referat entwirft Rechtsvorschriften für die Wertpapiermärkte, die in der gesamten Union gelten, spielt aber auch eine wichtige Rolle bei der Aushandlung internationaler Vereinbarungen in den von ihm abgedeckten Bereichen. Das Team steht in regelmäßigem Kontakt mit Marktaufsichtsbehörden auf der ganzen Welt, darunter die US Securities and Exchange Commission, die US Commodity Futures Trading Commission sowie Aufsichtsbehörden im Vereinigten Königreich, Australien, Singapur, Japan, Hongkong oder Kanada.</w:t>
              </w:r>
            </w:p>
            <w:p w14:paraId="605C659B" w14:textId="4F81D6E7" w:rsidR="00933833" w:rsidRPr="00933833" w:rsidRDefault="00DA7AF5" w:rsidP="5CD3CC81">
              <w:pPr>
                <w:rPr>
                  <w:lang w:val="de-DE" w:eastAsia="en-GB"/>
                </w:rPr>
              </w:pPr>
              <w:r w:rsidRPr="5CD3CC81">
                <w:rPr>
                  <w:lang w:val="de-DE" w:eastAsia="en-GB"/>
                </w:rPr>
                <w:t>Neben der Entwicklung neuer politischer Strategien setzt das Referat derzeit auch eine Reihe der bereits vereinbarten Schlüsselprojekte der Kapitalmarktunion um, wie die Einführung eines konsolidierten Bandes für Aktien, Anleihen und Derivate (MiFIR-Überprüfung), die Reform der Handelsinfrastruktur in der Union und eine grundlegende Reform der Börsenzulassungsvorschriften der Union (der so genannte „Listing Act“).</w:t>
              </w:r>
            </w:p>
            <w:p w14:paraId="44CC5719" w14:textId="77777777" w:rsidR="00DA7AF5" w:rsidRDefault="00DA7AF5" w:rsidP="00DA7AF5">
              <w:r>
                <w:t>Der Aufgabenbereich des Referats umfasst auch die Regulierung des Marktes für Warenderivate (einschließlich Energiederivate) und des Emissionshandels. Das Referat wird daher einen Beitrag zu möglichen künftigen Maßnahmen im Energiebereich leisten, die sich auf die Finanzmärkte auswirken.</w:t>
              </w:r>
            </w:p>
            <w:p w14:paraId="59DD0438" w14:textId="6E363B30" w:rsidR="006F07B2" w:rsidRDefault="00DA7AF5" w:rsidP="00DA7AF5">
              <w:r>
                <w:t>Das Referat stellt das Sekretariat für den Europäischen Wertpapierausschuss (ESC) und die Sachverständigengruppe des Europäischen Wertpapierausschusses (EGESC). Außerdem verwaltet es die Beziehungen zur Europäischen Wertpapier- und Marktaufsichtsbehörde (ESMA) für die gesamte GD FISMA, einschließlich der Koordinierung des ESMA-Aufsichtsrats.</w:t>
              </w:r>
            </w:p>
            <w:p w14:paraId="4E20544D" w14:textId="306DADF1" w:rsidR="00DA7AF5" w:rsidRDefault="00DA7AF5" w:rsidP="00DA7AF5">
              <w:r>
                <w:t xml:space="preserve">Das Referat ist für mehrere Verhandlungen mit Drittländern über die Gleichwertigkeit oder gegenseitige Anerkennung </w:t>
              </w:r>
              <w:r w:rsidR="0066441B">
                <w:t xml:space="preserve">in Bezug auf </w:t>
              </w:r>
              <w:r>
                <w:t>Wertpapier</w:t>
              </w:r>
              <w:r w:rsidR="0066441B">
                <w:t>frag</w:t>
              </w:r>
              <w:r>
                <w:t>en zuständig.</w:t>
              </w:r>
            </w:p>
            <w:p w14:paraId="494EF7C5" w14:textId="77777777" w:rsidR="00DA7AF5" w:rsidRDefault="00DA7AF5" w:rsidP="00DA7AF5">
              <w:r>
                <w:lastRenderedPageBreak/>
                <w:t xml:space="preserve">Schließlich unterhält das Referat zahlreiche Kontakte zum Europäischen Parlament, zu den Mitgliedstaaten, zu Interessenverbänden, Marktteilnehmern, Investorenvertretern und zur Wissenschaft. </w:t>
              </w:r>
            </w:p>
            <w:p w14:paraId="2BB0F3DB" w14:textId="75842CAF" w:rsidR="00933833" w:rsidRDefault="00DA7AF5" w:rsidP="00DA7AF5">
              <w:r>
                <w:t>Das Referat besteht derzeit aus 19 Mitarbeitern, von denen ein Drittel von Regulierungsbehörden und Finanzministerien abgestellt ist.</w:t>
              </w:r>
            </w:p>
            <w:p w14:paraId="19B1981E" w14:textId="77777777" w:rsidR="00933833" w:rsidRDefault="0032617B"/>
          </w:sdtContent>
        </w:sdt>
      </w:sdtContent>
    </w:sdt>
    <w:p w14:paraId="50617C66" w14:textId="3928B21B" w:rsidR="006F07B2" w:rsidRDefault="0046457C">
      <w:pPr>
        <w:pStyle w:val="P68B1DB1-ListNumber1"/>
        <w:numPr>
          <w:ilvl w:val="0"/>
          <w:numId w:val="0"/>
        </w:numPr>
        <w:ind w:left="709" w:hanging="709"/>
      </w:pPr>
      <w:r>
        <w:t>Vorstellung der Arbeitsstelle (Was wir anbieten)</w:t>
      </w:r>
    </w:p>
    <w:sdt>
      <w:sdtPr>
        <w:rPr>
          <w:lang w:val="en-US" w:eastAsia="en-GB"/>
        </w:rPr>
        <w:id w:val="-723136291"/>
        <w:placeholder>
          <w:docPart w:val="84FB87486BC94E5EB76E972E1BD8265B"/>
        </w:placeholder>
      </w:sdtPr>
      <w:sdtEndPr/>
      <w:sdtContent>
        <w:sdt>
          <w:sdtPr>
            <w:rPr>
              <w:lang w:val="en-US" w:eastAsia="en-GB"/>
            </w:rPr>
            <w:id w:val="-2130465670"/>
            <w:placeholder>
              <w:docPart w:val="13761A1F404B44C8BC8A037A5EA74B4E"/>
            </w:placeholder>
          </w:sdtPr>
          <w:sdtEndPr/>
          <w:sdtContent>
            <w:p w14:paraId="43AA1298" w14:textId="77777777" w:rsidR="002E7E75" w:rsidRPr="0066441B" w:rsidRDefault="002E7E75" w:rsidP="002E7E75">
              <w:pPr>
                <w:spacing w:after="0"/>
                <w:ind w:left="426"/>
                <w:rPr>
                  <w:lang w:val="de-DE" w:eastAsia="en-GB"/>
                </w:rPr>
              </w:pPr>
              <w:r w:rsidRPr="002E7E75">
                <w:rPr>
                  <w:lang w:eastAsia="en-GB"/>
                </w:rPr>
                <w:t xml:space="preserve">Sie werden sich u. a. auf die Bewertung möglicher Maßnahmen zur Verbesserung der Effizienz und Effektivität der EU-Marktinfrastruktur konzentrieren, u. a. durch die Beseitigung von Hindernissen für die Integration und Interoperabilität der EU-Kapitalmärkte, die Förderung einer stärker integrierten Aufsicht über wichtige Handelsplätze und die Untersuchung der Entwicklung des intermittierenden Handels von Unternehmen/Beteiligungen in Privatbesitz über multilaterale Handelssysteme. Darüber hinaus könnten Sie zur Umsetzung der jüngsten Reform der Verordnung über Märkte für Finanzinstrumente (MiFIR), zur Überarbeitung der Rechtsvorschriften über Warenderivate, einschließlich Energiederivate (Richtlinie über Märkte für Finanzinstrumente (MiFID)), zur Umsetzung des kürzlich ausgehandelten „Listing Act“ (Prospektverordnung, Marktmissbrauchsverordnung und MiFID) und zur Entwicklung von Maßnahmen zur Erleichterung der Teilnahme von Kleinanlegern an den Kapitalmärkten (MiFID) beitragen. </w:t>
              </w:r>
              <w:r w:rsidRPr="0066441B">
                <w:rPr>
                  <w:lang w:val="de-DE" w:eastAsia="en-GB"/>
                </w:rPr>
                <w:t>Zu Ihren Aufgaben kann auch die Teilnahme an den laufenden interinstitutionellen Verhandlungen über die Überarbeitung einer der oben genannten Rechtsvorschriften gehören.</w:t>
              </w:r>
            </w:p>
            <w:p w14:paraId="6E981F5E" w14:textId="77777777" w:rsidR="002E7E75" w:rsidRPr="0066441B" w:rsidRDefault="002E7E75" w:rsidP="002E7E75">
              <w:pPr>
                <w:spacing w:after="0"/>
                <w:ind w:left="426"/>
                <w:rPr>
                  <w:lang w:val="de-DE" w:eastAsia="en-GB"/>
                </w:rPr>
              </w:pPr>
            </w:p>
            <w:p w14:paraId="5CF8444B" w14:textId="77777777" w:rsidR="002E7E75" w:rsidRPr="0066441B" w:rsidRDefault="002E7E75" w:rsidP="002E7E75">
              <w:pPr>
                <w:spacing w:after="0"/>
                <w:ind w:left="426"/>
                <w:rPr>
                  <w:lang w:val="de-DE" w:eastAsia="en-GB"/>
                </w:rPr>
              </w:pPr>
              <w:r w:rsidRPr="0066441B">
                <w:rPr>
                  <w:lang w:val="de-DE" w:eastAsia="en-GB"/>
                </w:rPr>
                <w:t>Darüber hinaus können Sie die Teams unterstützen, die sich mit anderen wichtigen Dossiers befassen, z. B. mit der Ausarbeitung der erforderlichen Durchführungsmaßnahmen für die kürzlich reformierte Prospektverordnung und die Benchmark-Verordnung.</w:t>
              </w:r>
            </w:p>
            <w:p w14:paraId="3B60E7DC" w14:textId="77777777" w:rsidR="002E7E75" w:rsidRPr="0066441B" w:rsidRDefault="002E7E75" w:rsidP="002E7E75">
              <w:pPr>
                <w:spacing w:after="0"/>
                <w:ind w:left="426"/>
                <w:rPr>
                  <w:lang w:val="de-DE" w:eastAsia="en-GB"/>
                </w:rPr>
              </w:pPr>
            </w:p>
            <w:p w14:paraId="6CD96B16" w14:textId="4EF455A3" w:rsidR="006F07B2" w:rsidRPr="0066441B" w:rsidRDefault="0066441B" w:rsidP="002E7E75">
              <w:pPr>
                <w:spacing w:after="0"/>
                <w:ind w:left="426"/>
                <w:rPr>
                  <w:lang w:val="de-DE" w:eastAsia="en-GB"/>
                </w:rPr>
              </w:pPr>
              <w:r>
                <w:rPr>
                  <w:lang w:val="de-DE" w:eastAsia="en-GB"/>
                </w:rPr>
                <w:t xml:space="preserve">Im Falle von Änderungen der </w:t>
              </w:r>
              <w:r w:rsidR="002E7E75" w:rsidRPr="0066441B">
                <w:rPr>
                  <w:lang w:val="de-DE" w:eastAsia="en-GB"/>
                </w:rPr>
                <w:t xml:space="preserve">Prioritäten </w:t>
              </w:r>
              <w:r>
                <w:rPr>
                  <w:lang w:val="de-DE" w:eastAsia="en-GB"/>
                </w:rPr>
                <w:t xml:space="preserve">der Kommission oder </w:t>
              </w:r>
              <w:r w:rsidR="002E7E75" w:rsidRPr="0066441B">
                <w:rPr>
                  <w:lang w:val="de-DE" w:eastAsia="en-GB"/>
                </w:rPr>
                <w:t>des Referats</w:t>
              </w:r>
              <w:r>
                <w:rPr>
                  <w:lang w:val="de-DE" w:eastAsia="en-GB"/>
                </w:rPr>
                <w:t>,</w:t>
              </w:r>
              <w:r w:rsidR="002E7E75" w:rsidRPr="0066441B">
                <w:rPr>
                  <w:lang w:val="de-DE" w:eastAsia="en-GB"/>
                </w:rPr>
                <w:t xml:space="preserve"> können Sie auch mit anderen Projekten und Aufgaben betraut werden.</w:t>
              </w:r>
            </w:p>
            <w:p w14:paraId="222B0EEC" w14:textId="77777777" w:rsidR="00AF3671" w:rsidRDefault="00AF3671" w:rsidP="002E7E75">
              <w:pPr>
                <w:spacing w:after="0"/>
                <w:ind w:left="426"/>
              </w:pPr>
            </w:p>
            <w:p w14:paraId="0339157F" w14:textId="0A56C921" w:rsidR="002E7E75" w:rsidRPr="0066441B" w:rsidRDefault="003D6E5F" w:rsidP="003D6E5F">
              <w:pPr>
                <w:spacing w:after="0"/>
                <w:ind w:left="426"/>
                <w:rPr>
                  <w:lang w:val="de-DE"/>
                </w:rPr>
              </w:pPr>
              <w:r w:rsidRPr="0066441B">
                <w:rPr>
                  <w:lang w:val="de-DE"/>
                </w:rPr>
                <w:t>Bei den meisten Ihrer Aufgaben werden Sie in einem kleinen Team von Experten arbeiten. Bei bestimmten Projekten könnten wir uns darauf verlassen, dass Sie die Arbeit eines kleinen Teams leiten. Sie werden täglich mit den meisten Kollegen des Referats zusammenarbeiten.</w:t>
              </w:r>
            </w:p>
            <w:p w14:paraId="661F9550" w14:textId="77777777" w:rsidR="002E7E75" w:rsidRPr="0066441B" w:rsidRDefault="002E7E75">
              <w:pPr>
                <w:spacing w:after="0"/>
                <w:ind w:left="426"/>
                <w:rPr>
                  <w:lang w:val="de-DE"/>
                </w:rPr>
              </w:pPr>
            </w:p>
            <w:p w14:paraId="3F95893B" w14:textId="77777777" w:rsidR="006F07B2" w:rsidRDefault="0046457C">
              <w:pPr>
                <w:pStyle w:val="P68B1DB1-Normal2"/>
                <w:spacing w:after="0"/>
                <w:ind w:left="426"/>
              </w:pPr>
              <w:r>
                <w:t>Welchen Anforderungen muss ich genügen?</w:t>
              </w:r>
            </w:p>
            <w:p w14:paraId="36197297" w14:textId="4FBFB539" w:rsidR="006F07B2" w:rsidRDefault="003D6E5F">
              <w:pPr>
                <w:spacing w:after="0"/>
                <w:ind w:left="426"/>
              </w:pPr>
              <w:r w:rsidRPr="5CD3CC81">
                <w:rPr>
                  <w:lang w:val="de-DE"/>
                </w:rPr>
                <w:t>Idealerweise verfügen Sie über praktische Erfahrungen in mindestens einem der von MiFIR und MiFID II abgedeckten Bereiche, einschließlich des Anlegerschutzes und der Funktionsweise von Warenderivaten (einschließlich Energiederivaten), und/oder in den von der Prospektverordnung, der Marktmissbrauchsverordnung, der Leerverkaufsverordnung und der Benchmark-Verordnung (einschließlich EU-Klima-Benchmarks) abgedeckten Bereichen. Sie passen auch gut zu uns, wenn Sie Erfahrung in angrenzenden Fachgebieten haben, wie z. B. nachhaltige Finanzen, digitale Finanzen und Post-Trading.</w:t>
              </w:r>
            </w:p>
            <w:p w14:paraId="508EE15D" w14:textId="77777777" w:rsidR="003D6E5F" w:rsidRDefault="003D6E5F">
              <w:pPr>
                <w:spacing w:after="0"/>
                <w:ind w:left="426"/>
              </w:pPr>
            </w:p>
            <w:p w14:paraId="20C33083" w14:textId="77777777" w:rsidR="005A020A" w:rsidRDefault="005A020A">
              <w:pPr>
                <w:spacing w:after="0"/>
                <w:ind w:left="426"/>
              </w:pPr>
            </w:p>
            <w:p w14:paraId="6778BF32" w14:textId="77777777" w:rsidR="005A020A" w:rsidRDefault="005A020A">
              <w:pPr>
                <w:spacing w:after="0"/>
                <w:ind w:left="426"/>
              </w:pPr>
            </w:p>
            <w:p w14:paraId="094DE36D" w14:textId="77777777" w:rsidR="006F07B2" w:rsidRDefault="0046457C">
              <w:pPr>
                <w:pStyle w:val="P68B1DB1-Normal2"/>
                <w:spacing w:after="0"/>
                <w:ind w:left="426"/>
              </w:pPr>
              <w:r>
                <w:lastRenderedPageBreak/>
                <w:t>Persönliche Qualitäten</w:t>
              </w:r>
            </w:p>
            <w:p w14:paraId="46EE3E07" w14:textId="4E1CD757" w:rsidR="006F07B2" w:rsidRDefault="003D6E5F">
              <w:pPr>
                <w:spacing w:after="0"/>
                <w:ind w:left="426"/>
              </w:pPr>
              <w:r w:rsidRPr="003D6E5F">
                <w:t xml:space="preserve">Wir schätzen es, wenn </w:t>
              </w:r>
              <w:r w:rsidR="0066441B">
                <w:t>die Mitglieder unseres Teams Eigeninitiative zeigen</w:t>
              </w:r>
              <w:r w:rsidRPr="003D6E5F">
                <w:t xml:space="preserve"> und </w:t>
              </w:r>
              <w:r w:rsidR="0066441B">
                <w:t xml:space="preserve">gut </w:t>
              </w:r>
              <w:r w:rsidRPr="003D6E5F">
                <w:t>in einem Umfeld mit kleinen Projektteams arbeiten können. In einigen Fällen möchten wir, dass Sie die Verantwortung für ein Projekt übernehmen, und wir verlassen uns darauf, dass Sie aus eigener Initiative geeignete Maßnahmen entwerfen und testen, sobald die Gesamtziele des Projekts definiert sind. Hervorragende Englischkenntnisse in Wort und Schrift sind eine Voraussetzung, da die Dokumente in dieser Sprache verfasst werden.</w:t>
              </w:r>
            </w:p>
          </w:sdtContent>
        </w:sdt>
      </w:sdtContent>
    </w:sdt>
    <w:p w14:paraId="433AC71A" w14:textId="77777777" w:rsidR="006F07B2" w:rsidRDefault="006F07B2">
      <w:pPr>
        <w:pStyle w:val="ListNumber"/>
        <w:numPr>
          <w:ilvl w:val="0"/>
          <w:numId w:val="0"/>
        </w:numPr>
        <w:ind w:left="709" w:hanging="709"/>
        <w:rPr>
          <w:b/>
        </w:rPr>
      </w:pPr>
    </w:p>
    <w:p w14:paraId="58E0FD96" w14:textId="2D5F7C92" w:rsidR="006F07B2" w:rsidRDefault="0046457C">
      <w:pPr>
        <w:pStyle w:val="P68B1DB1-ListNumber1"/>
        <w:numPr>
          <w:ilvl w:val="0"/>
          <w:numId w:val="0"/>
        </w:numPr>
        <w:ind w:left="709" w:hanging="709"/>
      </w:pPr>
      <w:r>
        <w:t>Stellenprofil (Was wir suchen)</w:t>
      </w:r>
    </w:p>
    <w:sdt>
      <w:sdtPr>
        <w:rPr>
          <w:lang w:val="en-US" w:eastAsia="en-GB"/>
        </w:rPr>
        <w:id w:val="-209197804"/>
        <w:placeholder>
          <w:docPart w:val="D53C757808094631B3D30FCCF370CC97"/>
        </w:placeholder>
      </w:sdtPr>
      <w:sdtEndPr/>
      <w:sdtContent>
        <w:sdt>
          <w:sdtPr>
            <w:rPr>
              <w:lang w:val="en-US" w:eastAsia="en-GB"/>
            </w:rPr>
            <w:id w:val="99386822"/>
            <w:placeholder>
              <w:docPart w:val="6C7B55BCF86F45978812B450A6460EF7"/>
            </w:placeholder>
          </w:sdtPr>
          <w:sdtEndPr/>
          <w:sdtContent>
            <w:p w14:paraId="2F20382B" w14:textId="77777777" w:rsidR="006F07B2" w:rsidRDefault="0046457C">
              <w:pPr>
                <w:tabs>
                  <w:tab w:val="left" w:pos="709"/>
                </w:tabs>
                <w:spacing w:after="0"/>
                <w:ind w:left="709" w:right="60"/>
              </w:pPr>
              <w:r>
                <w:rPr>
                  <w:u w:val="single"/>
                </w:rPr>
                <w:t>Diplom</w:t>
              </w:r>
              <w:r>
                <w:t xml:space="preserve"> </w:t>
              </w:r>
            </w:p>
            <w:p w14:paraId="02179E38" w14:textId="77777777" w:rsidR="006F07B2" w:rsidRDefault="0046457C">
              <w:pPr>
                <w:tabs>
                  <w:tab w:val="left" w:pos="709"/>
                </w:tabs>
                <w:spacing w:after="0"/>
                <w:ind w:left="709" w:right="1317"/>
              </w:pPr>
              <w:r>
                <w:t xml:space="preserve">— Hochschulabschluss oder </w:t>
              </w:r>
            </w:p>
            <w:p w14:paraId="5F1D8097" w14:textId="77777777" w:rsidR="006F07B2" w:rsidRDefault="0046457C">
              <w:pPr>
                <w:tabs>
                  <w:tab w:val="left" w:pos="709"/>
                </w:tabs>
                <w:spacing w:after="0"/>
                <w:ind w:left="709" w:right="1317"/>
              </w:pPr>
              <w:r>
                <w:t>— gleichwertige Berufsausbildung oder Berufserfahrung</w:t>
              </w:r>
            </w:p>
            <w:p w14:paraId="09DB0E2F" w14:textId="77777777" w:rsidR="006F07B2" w:rsidRDefault="006F07B2">
              <w:pPr>
                <w:tabs>
                  <w:tab w:val="left" w:pos="709"/>
                </w:tabs>
                <w:spacing w:after="0"/>
                <w:ind w:left="709" w:right="1317"/>
              </w:pPr>
            </w:p>
            <w:p w14:paraId="33BBC5B7" w14:textId="2CC3FB3C" w:rsidR="006F07B2" w:rsidRDefault="0046457C">
              <w:pPr>
                <w:tabs>
                  <w:tab w:val="left" w:pos="1418"/>
                  <w:tab w:val="left" w:pos="1560"/>
                </w:tabs>
                <w:spacing w:after="0"/>
                <w:ind w:left="851" w:right="60" w:hanging="142"/>
              </w:pPr>
              <w:r>
                <w:t>im Bereich: Recht oder Wirtschaftswissenschaften (Mathematik kann berücksichtigt werden).</w:t>
              </w:r>
            </w:p>
            <w:p w14:paraId="459CD080" w14:textId="77777777" w:rsidR="006F07B2" w:rsidRDefault="006F07B2">
              <w:pPr>
                <w:tabs>
                  <w:tab w:val="left" w:pos="709"/>
                </w:tabs>
                <w:spacing w:after="0"/>
                <w:ind w:left="709" w:right="60"/>
              </w:pPr>
            </w:p>
            <w:p w14:paraId="2BF7A23B" w14:textId="77777777" w:rsidR="006F07B2" w:rsidRDefault="0046457C">
              <w:pPr>
                <w:pStyle w:val="P68B1DB1-Normal2"/>
                <w:tabs>
                  <w:tab w:val="left" w:pos="709"/>
                </w:tabs>
                <w:spacing w:after="0"/>
                <w:ind w:left="709" w:right="60"/>
              </w:pPr>
              <w:r>
                <w:t>Berufserfahrung</w:t>
              </w:r>
            </w:p>
            <w:p w14:paraId="56178235" w14:textId="77777777" w:rsidR="006F07B2" w:rsidRDefault="006F07B2">
              <w:pPr>
                <w:tabs>
                  <w:tab w:val="left" w:pos="709"/>
                </w:tabs>
                <w:spacing w:after="0"/>
                <w:ind w:left="709" w:right="60"/>
              </w:pPr>
            </w:p>
            <w:p w14:paraId="5EEAFDC0" w14:textId="7589E896" w:rsidR="006F07B2" w:rsidRDefault="0046457C">
              <w:pPr>
                <w:tabs>
                  <w:tab w:val="left" w:pos="1276"/>
                </w:tabs>
                <w:spacing w:after="0"/>
                <w:ind w:left="709" w:right="60"/>
              </w:pPr>
              <w:r>
                <w:t xml:space="preserve">Solide Erfahrung und gründliche Kenntnis der Finanzmarktregulierung, insbesondere der Rechtsvorschriften, die in den Zuständigkeitsbereich des Referats fallen. </w:t>
              </w:r>
            </w:p>
            <w:p w14:paraId="78158810" w14:textId="77777777" w:rsidR="006F07B2" w:rsidRDefault="0046457C">
              <w:pPr>
                <w:tabs>
                  <w:tab w:val="left" w:pos="1276"/>
                </w:tabs>
                <w:spacing w:after="0"/>
                <w:ind w:left="709" w:right="60"/>
              </w:pPr>
              <w:r>
                <w:t>Ausgezeichnete Kommunikationsfähigkeiten.</w:t>
              </w:r>
            </w:p>
            <w:p w14:paraId="6D11BB6E" w14:textId="77777777" w:rsidR="006F07B2" w:rsidRDefault="0046457C">
              <w:pPr>
                <w:tabs>
                  <w:tab w:val="left" w:pos="1276"/>
                </w:tabs>
                <w:spacing w:after="0"/>
                <w:ind w:left="709" w:right="60"/>
              </w:pPr>
              <w:r>
                <w:t>Ausgezeichnete organisatorische und zwischenmenschliche Fähigkeiten.</w:t>
              </w:r>
            </w:p>
            <w:p w14:paraId="5C506145" w14:textId="77777777" w:rsidR="006F07B2" w:rsidRDefault="006F07B2">
              <w:pPr>
                <w:tabs>
                  <w:tab w:val="left" w:pos="1276"/>
                </w:tabs>
                <w:spacing w:after="0"/>
                <w:ind w:left="709" w:right="60"/>
              </w:pPr>
            </w:p>
            <w:p w14:paraId="12B08D14" w14:textId="77777777" w:rsidR="006F07B2" w:rsidRDefault="0046457C">
              <w:pPr>
                <w:pStyle w:val="P68B1DB1-Normal2"/>
                <w:tabs>
                  <w:tab w:val="left" w:pos="709"/>
                </w:tabs>
                <w:spacing w:after="0"/>
                <w:ind w:left="709" w:right="60"/>
              </w:pPr>
              <w:r>
                <w:t>Für die Ausübung der Tätigkeit erforderliche Sprachkenntnisse</w:t>
              </w:r>
            </w:p>
            <w:p w14:paraId="1A20F928" w14:textId="77777777" w:rsidR="006F07B2" w:rsidRDefault="006F07B2">
              <w:pPr>
                <w:tabs>
                  <w:tab w:val="left" w:pos="709"/>
                </w:tabs>
                <w:spacing w:after="0"/>
                <w:ind w:left="709" w:right="60"/>
              </w:pPr>
            </w:p>
            <w:p w14:paraId="51994EDB" w14:textId="510FCBF7" w:rsidR="006F07B2" w:rsidRDefault="0046457C">
              <w:pPr>
                <w:tabs>
                  <w:tab w:val="left" w:pos="709"/>
                </w:tabs>
                <w:spacing w:after="0"/>
                <w:ind w:left="709" w:right="60"/>
              </w:pPr>
              <w:r>
                <w:t>Der abgeordnete nationale Sachverständige muss über Kenntnisse in zwei EU-Sprachen verfügen. Das Team arbeitet in englischer Sprache. Französischkenntnisse sind ein Plus.</w:t>
              </w:r>
            </w:p>
          </w:sdtContent>
        </w:sdt>
      </w:sdtContent>
    </w:sdt>
    <w:bookmarkEnd w:id="2"/>
    <w:p w14:paraId="4A6D5708" w14:textId="77777777" w:rsidR="006F07B2" w:rsidRDefault="006F07B2">
      <w:pPr>
        <w:spacing w:after="0"/>
      </w:pPr>
    </w:p>
    <w:p w14:paraId="5FB0AB31" w14:textId="77777777" w:rsidR="006F07B2" w:rsidRDefault="006F07B2">
      <w:pPr>
        <w:spacing w:after="0"/>
      </w:pPr>
    </w:p>
    <w:p w14:paraId="17A4561D" w14:textId="2857CBE0" w:rsidR="006F07B2" w:rsidRDefault="0046457C">
      <w:pPr>
        <w:pStyle w:val="P68B1DB1-ListNumber3"/>
        <w:keepNext/>
        <w:numPr>
          <w:ilvl w:val="0"/>
          <w:numId w:val="0"/>
        </w:numPr>
        <w:ind w:left="709" w:hanging="709"/>
      </w:pPr>
      <w:r>
        <w:t>Zuerkennungskriterien</w:t>
      </w:r>
    </w:p>
    <w:p w14:paraId="4351CD9B" w14:textId="329965A0" w:rsidR="006F07B2" w:rsidRDefault="0046457C">
      <w:pPr>
        <w:keepNext/>
      </w:pPr>
      <w:r w:rsidRPr="4F394B0B">
        <w:rPr>
          <w:lang w:val="de-DE"/>
        </w:rPr>
        <w:t xml:space="preserve">Die Abordnung fällt unter den </w:t>
      </w:r>
      <w:r w:rsidRPr="4F394B0B">
        <w:rPr>
          <w:b/>
          <w:bCs/>
          <w:lang w:val="de-DE"/>
        </w:rPr>
        <w:t xml:space="preserve">Beschluss C(2008) 6866 der Kommission </w:t>
      </w:r>
      <w:r w:rsidRPr="4F394B0B">
        <w:rPr>
          <w:lang w:val="de-DE"/>
        </w:rPr>
        <w:t>vom 12.11.2008 über die Regelung für zur Kommission abgeordnete oder sich zu Zwecken der beruflichen Weiterbildung bei der Kommission aufhaltende nationale Sachverständige (ANS-Beschluss).</w:t>
      </w:r>
    </w:p>
    <w:p w14:paraId="34498A87" w14:textId="12420708" w:rsidR="006F07B2" w:rsidRDefault="0046457C">
      <w:r>
        <w:t xml:space="preserve">Gemäß dem ANS-Beschluss müssen Sie zu </w:t>
      </w:r>
      <w:r>
        <w:rPr>
          <w:b/>
        </w:rPr>
        <w:t>Beginn der Abordnung die</w:t>
      </w:r>
      <w:r>
        <w:t xml:space="preserve"> folgenden Zulassungskriterien erfüllen:</w:t>
      </w:r>
    </w:p>
    <w:p w14:paraId="2A82F38A" w14:textId="4F2D910B" w:rsidR="006F07B2" w:rsidRDefault="0046457C">
      <w:pPr>
        <w:pStyle w:val="ListBullet"/>
      </w:pPr>
      <w:r>
        <w:rPr>
          <w:u w:val="single"/>
        </w:rPr>
        <w:t>Berufserfahrung:</w:t>
      </w:r>
      <w:r>
        <w:t xml:space="preserve"> mindestens dreijährige Berufserfahrung in administrativen, juristischen, naturwissenschaftlichen, technischen Bereichen in beratender oder leitender Funktion, die mit den Aufgaben der Funktionsgruppe AD der EU-Bediensteten vergleichbar sind.</w:t>
      </w:r>
    </w:p>
    <w:p w14:paraId="47ED62CE" w14:textId="0A148AC9" w:rsidR="006F07B2" w:rsidRDefault="0046457C">
      <w:pPr>
        <w:pStyle w:val="ListBullet"/>
      </w:pPr>
      <w:r>
        <w:rPr>
          <w:u w:val="single"/>
        </w:rPr>
        <w:t>Dienstalter:</w:t>
      </w:r>
      <w:r>
        <w:t xml:space="preserve"> mindestens ein volles Jahr (12 Monate) bei Ihrem derzeitigen Arbeitgeber in einem dienst- oder vertragsrechtlichen Verhältnis.</w:t>
      </w:r>
    </w:p>
    <w:p w14:paraId="52986B8D" w14:textId="511D026E" w:rsidR="006F07B2" w:rsidRDefault="0046457C">
      <w:pPr>
        <w:pStyle w:val="ListBullet"/>
      </w:pPr>
      <w:r>
        <w:rPr>
          <w:u w:val="single"/>
        </w:rPr>
        <w:lastRenderedPageBreak/>
        <w:t>Dienstgeber:</w:t>
      </w:r>
      <w:r>
        <w:t xml:space="preserve"> eine nationale, regionale oder lokale Verwaltung oder eine zwischenstaatliche öffentliche Organisation; ausnahmsweise kann die Kommission im Rahmen einer besonderen Ausnahmeregelung Bewerbungen auch dann annehmen, wenn der Arbeitgeber eine öffentliche Stelle (z. B. eine Agentur oder eine Regulierungsstelle), eine Universität oder ein unabhängiges Forschungsinstitut ist.</w:t>
      </w:r>
    </w:p>
    <w:p w14:paraId="36ECEE24" w14:textId="6AFC3740" w:rsidR="006F07B2" w:rsidRDefault="0046457C">
      <w:pPr>
        <w:pStyle w:val="ListBullet"/>
      </w:pPr>
      <w:r>
        <w:rPr>
          <w:u w:val="single"/>
        </w:rPr>
        <w:t>Sprachkenntnisse:</w:t>
      </w:r>
      <w:r>
        <w:t xml:space="preserve"> gründliche Kenntnisse in einer Sprache der Europäischen Union und Kenntnisse in einer weiteren Sprache der Europäischen Union, die für die Wahrnehmung der beschriebenen Aufgaben ausreichen. Wenn Sie aus einem Drittland kommen, müssen nachweisen, dass sie über gründliche Kenntnisse in einer zur Ausübung ihrer Tätigkeit erforderlichen Amtssprache der Europäischen Union verfügen.</w:t>
      </w:r>
    </w:p>
    <w:p w14:paraId="50737F3B" w14:textId="79E4DE89" w:rsidR="006F07B2" w:rsidRDefault="006F07B2"/>
    <w:p w14:paraId="5C3A2162" w14:textId="789CE808" w:rsidR="006F07B2" w:rsidRDefault="0046457C">
      <w:pPr>
        <w:pStyle w:val="P68B1DB1-ListNumber3"/>
        <w:keepNext/>
        <w:numPr>
          <w:ilvl w:val="0"/>
          <w:numId w:val="0"/>
        </w:numPr>
        <w:ind w:left="709" w:hanging="709"/>
      </w:pPr>
      <w:r>
        <w:t>Bedingungen für die Abordnung</w:t>
      </w:r>
    </w:p>
    <w:p w14:paraId="42ECB69D" w14:textId="49CFA327" w:rsidR="006F07B2" w:rsidRDefault="0046457C">
      <w:pPr>
        <w:keepNext/>
      </w:pPr>
      <w:r>
        <w:t xml:space="preserve">Während der gesamten Dauer der Abordnung müssen Sie bei Ihrem Arbeitgeber beschäftigt bleiben, von diesem Ihre Bezüge erhalten und in Ihrem (nationalen) Sozialversicherungssystem versichert bleiben. </w:t>
      </w:r>
    </w:p>
    <w:p w14:paraId="0A5C5740" w14:textId="54FC005C" w:rsidR="006F07B2" w:rsidRDefault="0046457C">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6F07B2" w:rsidRDefault="0046457C">
      <w:r>
        <w:t xml:space="preserve">Falls diese Stelle mit Vergütungen ausgeschrieben wird, können diese nur gewährt werden, wenn Sie die Bedingungen gemäß Artikel 17 des ANS-Beschlusses erfüllen. </w:t>
      </w:r>
    </w:p>
    <w:p w14:paraId="58EAEF9C" w14:textId="5FCD6276" w:rsidR="006F07B2" w:rsidRDefault="0046457C">
      <w:r>
        <w:t xml:space="preserve">Bedienstete, die in einer Delegation der Europäischen Union Dienst tun, müssen über eine Sicherheitsüberprüfung (bis zum Geheimhaltungsgrad SECRET UE/EU SECRET) gemäß dem </w:t>
      </w:r>
      <w:hyperlink r:id="rId27" w:history="1">
        <w:r>
          <w:rPr>
            <w:rStyle w:val="Hyperlink"/>
          </w:rPr>
          <w:t>Beschluss (EU, Euratom) 2015/444 der Kommission vom 13. März 2015</w:t>
        </w:r>
      </w:hyperlink>
      <w:r>
        <w:t xml:space="preserve"> verfügen. Sie müssen selbst das Überprüfungsverfahren einleiten, bevor die Abordnung bestätigt wird.</w:t>
      </w:r>
    </w:p>
    <w:p w14:paraId="47F718AD" w14:textId="31125EBD" w:rsidR="006F07B2" w:rsidRDefault="006F07B2"/>
    <w:p w14:paraId="6D7A78FD" w14:textId="720F9762" w:rsidR="006F07B2" w:rsidRDefault="0046457C">
      <w:pPr>
        <w:pStyle w:val="P68B1DB1-ListNumber3"/>
        <w:keepNext/>
        <w:numPr>
          <w:ilvl w:val="0"/>
          <w:numId w:val="0"/>
        </w:numPr>
        <w:ind w:left="709" w:hanging="709"/>
      </w:pPr>
      <w:r>
        <w:t>Bewerbung und Auswahlverfahren</w:t>
      </w:r>
    </w:p>
    <w:p w14:paraId="737732DB" w14:textId="59C050A8" w:rsidR="006F07B2" w:rsidRDefault="0046457C">
      <w:pPr>
        <w:keepNext/>
      </w:pPr>
      <w:r>
        <w:t xml:space="preserve">Wenn Sie interessiert sind, folgen Sie bitte den Anweisungen Ihres Arbeitgebers zur Bewerbung. </w:t>
      </w:r>
    </w:p>
    <w:p w14:paraId="01FE2616" w14:textId="3EE6DFF7" w:rsidR="006F07B2" w:rsidRDefault="0046457C">
      <w:pPr>
        <w:keepNext/>
      </w:pPr>
      <w:r>
        <w:t xml:space="preserve">Die Europäische Kommission </w:t>
      </w:r>
      <w:r>
        <w:rPr>
          <w:b/>
        </w:rPr>
        <w:t>nimmt nur Anträge entgegen, die über die Ständige Vertretung/Diplomatenmission Ihres Landes bei der EU, das EFTA-Sekretariat oder über den/die von ihr ausdrücklich vereinbarten Kanal(e) eingereicht wurden.</w:t>
      </w:r>
      <w:r>
        <w:t xml:space="preserve"> </w:t>
      </w:r>
      <w:r>
        <w:lastRenderedPageBreak/>
        <w:t>Bewerbungen, die direkt von Ihnen oder Ihrem Arbeitgeber eingehen, werden nicht berücksichtigt.</w:t>
      </w:r>
    </w:p>
    <w:p w14:paraId="0F7E0F3E" w14:textId="46CE16AE" w:rsidR="006F07B2" w:rsidRDefault="0046457C">
      <w:pPr>
        <w:keepNext/>
      </w:pPr>
      <w:r>
        <w:t>Sie sollten Ihren Lebenslauf in englischer, französischer oder deutscher Sprache unter Verwendung des</w:t>
      </w:r>
      <w:r>
        <w:rPr>
          <w:b/>
        </w:rPr>
        <w:t xml:space="preserve"> Europass-Lebenslaufs</w:t>
      </w:r>
      <w:r w:rsidR="0066441B" w:rsidRPr="00D64F6E">
        <w:rPr>
          <w:bCs/>
        </w:rPr>
        <w:t xml:space="preserve"> </w:t>
      </w:r>
      <w:hyperlink r:id="rId28" w:history="1">
        <w:hyperlink r:id="rId29" w:history="1">
          <w:r w:rsidRPr="00D64F6E">
            <w:rPr>
              <w:rStyle w:val="Hyperlink"/>
              <w:color w:val="auto"/>
              <w:u w:val="none"/>
            </w:rPr>
            <w:t xml:space="preserve">erstellen </w:t>
          </w:r>
          <w:r>
            <w:rPr>
              <w:rStyle w:val="Hyperlink"/>
            </w:rPr>
            <w:t>(einen Europass-Lebenslauf | Europass</w:t>
          </w:r>
        </w:hyperlink>
      </w:hyperlink>
      <w:r w:rsidR="0066441B">
        <w:rPr>
          <w:rStyle w:val="Hyperlink"/>
        </w:rPr>
        <w:t xml:space="preserve"> </w:t>
      </w:r>
      <w:r w:rsidRPr="00D64F6E">
        <w:rPr>
          <w:rStyle w:val="Hyperlink"/>
        </w:rPr>
        <w:t>erstellen</w:t>
      </w:r>
      <w:r>
        <w:t>). Im Lebenslauf muss Ihre Staatsangehörigkeit angegeben werden.</w:t>
      </w:r>
    </w:p>
    <w:p w14:paraId="5D1B7045" w14:textId="53BEFD6E" w:rsidR="006F07B2" w:rsidRDefault="0046457C">
      <w:r>
        <w:t>Bitte fügen Sie ihrer Bewerbung keine anderen Dokumente</w:t>
      </w:r>
      <w:r>
        <w:rPr>
          <w:b/>
        </w:rPr>
        <w:t xml:space="preserve"> </w:t>
      </w:r>
      <w:r>
        <w:t>(wie Kopien des Personalausweises, Kopien von Abschlusszeugnissen, Nachweise der Berufserfahrung usw.) bei. Diese Dokumente werden gegebenenfalls zu einem späteren Zeitpunkt angefordert.</w:t>
      </w:r>
    </w:p>
    <w:p w14:paraId="00AF0134" w14:textId="77777777" w:rsidR="006F07B2" w:rsidRDefault="006F07B2"/>
    <w:p w14:paraId="54CDDE36" w14:textId="52364A78" w:rsidR="006F07B2" w:rsidRDefault="0046457C">
      <w:pPr>
        <w:pStyle w:val="P68B1DB1-ListNumber3"/>
        <w:keepNext/>
        <w:numPr>
          <w:ilvl w:val="0"/>
          <w:numId w:val="0"/>
        </w:numPr>
        <w:ind w:left="709" w:hanging="709"/>
      </w:pPr>
      <w:r>
        <w:t>Verarbeitung personenbezogener Daten</w:t>
      </w:r>
    </w:p>
    <w:p w14:paraId="0D144B0D" w14:textId="1B120317" w:rsidR="006F07B2" w:rsidRDefault="0046457C">
      <w:pPr>
        <w:keepNext/>
      </w:pPr>
      <w:r w:rsidRPr="4F394B0B">
        <w:rPr>
          <w:lang w:val="de-DE"/>
        </w:rPr>
        <w:t>Die Kommission stellt sicher, dass die personenbezogenen Daten der Bewerber/innen gemäß der Verordnung (EU) 2018/1725 des Europäischen Parlaments und des Rates verarbeitet</w:t>
      </w:r>
      <w:r w:rsidRPr="4F394B0B">
        <w:rPr>
          <w:rStyle w:val="FootnoteReference"/>
          <w:sz w:val="22"/>
          <w:szCs w:val="22"/>
          <w:lang w:val="de-DE"/>
        </w:rPr>
        <w:footnoteReference w:id="1"/>
      </w:r>
      <w:r w:rsidRPr="4F394B0B">
        <w:rPr>
          <w:lang w:val="de-DE"/>
        </w:rPr>
        <w:t xml:space="preserve">werden. Dies gilt insbesondere für die Vertraulichkeit und Sicherheit solcher Daten. </w:t>
      </w:r>
      <w:bookmarkStart w:id="3" w:name="_Hlk132131276"/>
      <w:r w:rsidRPr="4F394B0B">
        <w:rPr>
          <w:lang w:val="de-DE"/>
        </w:rPr>
        <w:t>Bevor Sie sich bewerben, lesen Sie bitte die Datenschutzerklärung.</w:t>
      </w:r>
      <w:bookmarkEnd w:id="3"/>
    </w:p>
    <w:sectPr w:rsidR="006F07B2">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5811" w14:textId="77777777" w:rsidR="00845A3B" w:rsidRDefault="00845A3B">
      <w:pPr>
        <w:spacing w:after="0"/>
      </w:pPr>
      <w:r>
        <w:separator/>
      </w:r>
    </w:p>
  </w:endnote>
  <w:endnote w:type="continuationSeparator" w:id="0">
    <w:p w14:paraId="45B50CA8" w14:textId="77777777" w:rsidR="00845A3B" w:rsidRDefault="00845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8DC6" w14:textId="77777777" w:rsidR="006F07B2" w:rsidRDefault="0046457C">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8D22" w14:textId="77777777" w:rsidR="006F07B2" w:rsidRDefault="0046457C">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BAAE0" w14:textId="77777777" w:rsidR="00845A3B" w:rsidRDefault="00845A3B">
      <w:pPr>
        <w:spacing w:after="0"/>
      </w:pPr>
      <w:r>
        <w:separator/>
      </w:r>
    </w:p>
  </w:footnote>
  <w:footnote w:type="continuationSeparator" w:id="0">
    <w:p w14:paraId="262ABB89" w14:textId="77777777" w:rsidR="00845A3B" w:rsidRDefault="00845A3B">
      <w:pPr>
        <w:spacing w:after="0"/>
      </w:pPr>
      <w:r>
        <w:continuationSeparator/>
      </w:r>
    </w:p>
  </w:footnote>
  <w:footnote w:id="1">
    <w:p w14:paraId="6AE43B3C" w14:textId="760B1FEA" w:rsidR="006F07B2" w:rsidRDefault="0046457C">
      <w:pPr>
        <w:pStyle w:val="FootnoteText"/>
      </w:pPr>
      <w:r>
        <w:t>(</w:t>
      </w:r>
      <w:r>
        <w:rPr>
          <w:rStyle w:val="FootnoteReference"/>
        </w:rPr>
        <w:footnoteRef/>
      </w:r>
      <w:r>
        <w:t xml:space="preserve">) </w:t>
      </w:r>
      <w:r>
        <w:rPr>
          <w:sz w:val="16"/>
        </w:rP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2"/>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3"/>
  </w:num>
  <w:num w:numId="17" w16cid:durableId="1058630122">
    <w:abstractNumId w:val="11"/>
  </w:num>
  <w:num w:numId="18" w16cid:durableId="2120908136">
    <w:abstractNumId w:val="12"/>
  </w:num>
  <w:num w:numId="19" w16cid:durableId="686714860">
    <w:abstractNumId w:val="24"/>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B5D3C"/>
    <w:rsid w:val="000D129C"/>
    <w:rsid w:val="000D442F"/>
    <w:rsid w:val="000E3297"/>
    <w:rsid w:val="000F371B"/>
    <w:rsid w:val="000F4CD5"/>
    <w:rsid w:val="00111AB6"/>
    <w:rsid w:val="0013781D"/>
    <w:rsid w:val="00170E8C"/>
    <w:rsid w:val="00174F82"/>
    <w:rsid w:val="00184A6A"/>
    <w:rsid w:val="001A42AD"/>
    <w:rsid w:val="001D0A81"/>
    <w:rsid w:val="001D59B2"/>
    <w:rsid w:val="002109E6"/>
    <w:rsid w:val="00252050"/>
    <w:rsid w:val="002772C7"/>
    <w:rsid w:val="00294F92"/>
    <w:rsid w:val="002A340D"/>
    <w:rsid w:val="002B3CBF"/>
    <w:rsid w:val="002C13C3"/>
    <w:rsid w:val="002C49D0"/>
    <w:rsid w:val="002D7DC9"/>
    <w:rsid w:val="002E40A9"/>
    <w:rsid w:val="002E7E75"/>
    <w:rsid w:val="0032617B"/>
    <w:rsid w:val="00334DF9"/>
    <w:rsid w:val="0035269E"/>
    <w:rsid w:val="00384729"/>
    <w:rsid w:val="00394447"/>
    <w:rsid w:val="003A108C"/>
    <w:rsid w:val="003D6E5F"/>
    <w:rsid w:val="003E50A4"/>
    <w:rsid w:val="003F3AE6"/>
    <w:rsid w:val="0040388A"/>
    <w:rsid w:val="00414E84"/>
    <w:rsid w:val="00431778"/>
    <w:rsid w:val="00454CC7"/>
    <w:rsid w:val="00464195"/>
    <w:rsid w:val="0046457C"/>
    <w:rsid w:val="004748B7"/>
    <w:rsid w:val="00476034"/>
    <w:rsid w:val="004F74D1"/>
    <w:rsid w:val="005168AD"/>
    <w:rsid w:val="00572C19"/>
    <w:rsid w:val="0058240F"/>
    <w:rsid w:val="00592CD5"/>
    <w:rsid w:val="00594707"/>
    <w:rsid w:val="005A020A"/>
    <w:rsid w:val="005A6C3C"/>
    <w:rsid w:val="005B219F"/>
    <w:rsid w:val="005D1B85"/>
    <w:rsid w:val="005E52C4"/>
    <w:rsid w:val="005F3CF9"/>
    <w:rsid w:val="00625193"/>
    <w:rsid w:val="00637069"/>
    <w:rsid w:val="0066441B"/>
    <w:rsid w:val="00665583"/>
    <w:rsid w:val="00665FDD"/>
    <w:rsid w:val="00693BC6"/>
    <w:rsid w:val="00696070"/>
    <w:rsid w:val="006B7BE2"/>
    <w:rsid w:val="006F07B2"/>
    <w:rsid w:val="006F29B7"/>
    <w:rsid w:val="007101C6"/>
    <w:rsid w:val="007117B7"/>
    <w:rsid w:val="007B6D83"/>
    <w:rsid w:val="007E531E"/>
    <w:rsid w:val="007E6B65"/>
    <w:rsid w:val="007F02AC"/>
    <w:rsid w:val="007F46C3"/>
    <w:rsid w:val="007F7012"/>
    <w:rsid w:val="00815E59"/>
    <w:rsid w:val="00845A3B"/>
    <w:rsid w:val="00881D8B"/>
    <w:rsid w:val="008B72EF"/>
    <w:rsid w:val="008C2760"/>
    <w:rsid w:val="008D02B7"/>
    <w:rsid w:val="008D61FB"/>
    <w:rsid w:val="008F0B52"/>
    <w:rsid w:val="008F4BA9"/>
    <w:rsid w:val="00910E98"/>
    <w:rsid w:val="009137FF"/>
    <w:rsid w:val="00933833"/>
    <w:rsid w:val="00953F1D"/>
    <w:rsid w:val="00994062"/>
    <w:rsid w:val="00996CC6"/>
    <w:rsid w:val="009A1EA0"/>
    <w:rsid w:val="009A2F00"/>
    <w:rsid w:val="009C5E27"/>
    <w:rsid w:val="009D0403"/>
    <w:rsid w:val="009D729B"/>
    <w:rsid w:val="009E5B44"/>
    <w:rsid w:val="009F67B2"/>
    <w:rsid w:val="00A033AD"/>
    <w:rsid w:val="00A1104B"/>
    <w:rsid w:val="00A62CAD"/>
    <w:rsid w:val="00AB2CEA"/>
    <w:rsid w:val="00AF3671"/>
    <w:rsid w:val="00AF6424"/>
    <w:rsid w:val="00B0748E"/>
    <w:rsid w:val="00B240FA"/>
    <w:rsid w:val="00B24CC5"/>
    <w:rsid w:val="00B3644B"/>
    <w:rsid w:val="00B65513"/>
    <w:rsid w:val="00B73F08"/>
    <w:rsid w:val="00B76AD5"/>
    <w:rsid w:val="00B8014C"/>
    <w:rsid w:val="00B82E00"/>
    <w:rsid w:val="00BF3ED3"/>
    <w:rsid w:val="00C06724"/>
    <w:rsid w:val="00C0685D"/>
    <w:rsid w:val="00C070E1"/>
    <w:rsid w:val="00C1247C"/>
    <w:rsid w:val="00C3254D"/>
    <w:rsid w:val="00C504C7"/>
    <w:rsid w:val="00C75BA4"/>
    <w:rsid w:val="00CB5B61"/>
    <w:rsid w:val="00CD2C5A"/>
    <w:rsid w:val="00CD626A"/>
    <w:rsid w:val="00D0015C"/>
    <w:rsid w:val="00D03CF4"/>
    <w:rsid w:val="00D10D35"/>
    <w:rsid w:val="00D32150"/>
    <w:rsid w:val="00D41F09"/>
    <w:rsid w:val="00D623C4"/>
    <w:rsid w:val="00D6357D"/>
    <w:rsid w:val="00D64F6E"/>
    <w:rsid w:val="00D7090C"/>
    <w:rsid w:val="00D84D53"/>
    <w:rsid w:val="00D96984"/>
    <w:rsid w:val="00DA7AF5"/>
    <w:rsid w:val="00DD41ED"/>
    <w:rsid w:val="00DD6A26"/>
    <w:rsid w:val="00DE01AE"/>
    <w:rsid w:val="00DF1E49"/>
    <w:rsid w:val="00E21DBD"/>
    <w:rsid w:val="00E342CB"/>
    <w:rsid w:val="00E345DF"/>
    <w:rsid w:val="00E41704"/>
    <w:rsid w:val="00E44D7F"/>
    <w:rsid w:val="00E52FED"/>
    <w:rsid w:val="00E649D1"/>
    <w:rsid w:val="00E82667"/>
    <w:rsid w:val="00E84FE8"/>
    <w:rsid w:val="00EB3147"/>
    <w:rsid w:val="00EB5D80"/>
    <w:rsid w:val="00EC6D31"/>
    <w:rsid w:val="00ED0F70"/>
    <w:rsid w:val="00EF6CBE"/>
    <w:rsid w:val="00F07211"/>
    <w:rsid w:val="00F412E3"/>
    <w:rsid w:val="00F4683D"/>
    <w:rsid w:val="00F6462F"/>
    <w:rsid w:val="00F8791A"/>
    <w:rsid w:val="00F91B73"/>
    <w:rsid w:val="00F93413"/>
    <w:rsid w:val="00FD740F"/>
    <w:rsid w:val="00FE23DE"/>
    <w:rsid w:val="4F394B0B"/>
    <w:rsid w:val="5CD3CC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character" w:styleId="CommentReference">
    <w:name w:val="annotation reference"/>
    <w:basedOn w:val="DefaultParagraphFont"/>
    <w:semiHidden/>
    <w:locked/>
    <w:rsid w:val="00881D8B"/>
    <w:rPr>
      <w:sz w:val="16"/>
    </w:rPr>
  </w:style>
  <w:style w:type="paragraph" w:styleId="CommentText">
    <w:name w:val="annotation text"/>
    <w:basedOn w:val="Normal"/>
    <w:link w:val="CommentTextChar"/>
    <w:semiHidden/>
    <w:locked/>
    <w:rsid w:val="00881D8B"/>
    <w:rPr>
      <w:sz w:val="20"/>
    </w:rPr>
  </w:style>
  <w:style w:type="character" w:customStyle="1" w:styleId="CommentTextChar">
    <w:name w:val="Comment Text Char"/>
    <w:basedOn w:val="DefaultParagraphFont"/>
    <w:link w:val="CommentText"/>
    <w:semiHidden/>
    <w:rsid w:val="00881D8B"/>
    <w:rPr>
      <w:sz w:val="20"/>
    </w:rPr>
  </w:style>
  <w:style w:type="paragraph" w:styleId="CommentSubject">
    <w:name w:val="annotation subject"/>
    <w:basedOn w:val="CommentText"/>
    <w:next w:val="CommentText"/>
    <w:link w:val="CommentSubjectChar"/>
    <w:semiHidden/>
    <w:locked/>
    <w:rsid w:val="00881D8B"/>
    <w:rPr>
      <w:b/>
    </w:rPr>
  </w:style>
  <w:style w:type="character" w:customStyle="1" w:styleId="CommentSubjectChar">
    <w:name w:val="Comment Subject Char"/>
    <w:basedOn w:val="CommentTextChar"/>
    <w:link w:val="CommentSubject"/>
    <w:semiHidden/>
    <w:rsid w:val="00881D8B"/>
    <w:rPr>
      <w:b/>
      <w:sz w:val="20"/>
    </w:rPr>
  </w:style>
  <w:style w:type="paragraph" w:customStyle="1" w:styleId="P68B1DB1-ListNumber1">
    <w:name w:val="P68B1DB1-ListNumber1"/>
    <w:basedOn w:val="ListNumber"/>
    <w:rPr>
      <w:b/>
    </w:rPr>
  </w:style>
  <w:style w:type="paragraph" w:customStyle="1" w:styleId="P68B1DB1-Normal2">
    <w:name w:val="P68B1DB1-Normal2"/>
    <w:basedOn w:val="Normal"/>
    <w:rPr>
      <w:u w:val="single"/>
    </w:rPr>
  </w:style>
  <w:style w:type="paragraph" w:customStyle="1" w:styleId="P68B1DB1-ListNumber3">
    <w:name w:val="P68B1DB1-ListNumber3"/>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C070E1" w:rsidRDefault="00C070E1">
          <w:r>
            <w:rPr>
              <w:rStyle w:val="PlaceholderText"/>
            </w:rPr>
            <w:t>Klicken oder schreiben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C070E1" w:rsidRDefault="00C070E1">
          <w:pPr>
            <w:pStyle w:val="722A130BB2FD42CB99AF58537814D26D1"/>
          </w:pPr>
          <w:r>
            <w:rPr>
              <w:rStyle w:val="PlaceholderText"/>
            </w:rPr>
            <w:t>Klicken oder schreiben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C070E1" w:rsidRDefault="00C070E1">
          <w:pPr>
            <w:pStyle w:val="E4139A8A81AD41B0A456F71CC855670B1"/>
          </w:pPr>
          <w:r>
            <w:rPr>
              <w:rStyle w:val="PlaceholderText"/>
            </w:rPr>
            <w:t>Klicken oder schreiben Sie hier, um Text einzugeben.</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C070E1" w:rsidRDefault="00C070E1">
          <w:pPr>
            <w:pStyle w:val="A1D7C4E93E5D41968C9784C962AACA551"/>
          </w:pPr>
          <w:r>
            <w:rPr>
              <w:rStyle w:val="PlaceholderText"/>
            </w:rPr>
            <w:t>Klicken oder schreiben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C070E1" w:rsidRDefault="00C070E1">
          <w:pPr>
            <w:pStyle w:val="84FB87486BC94E5EB76E972E1BD8265B1"/>
          </w:pPr>
          <w:r>
            <w:rPr>
              <w:rStyle w:val="PlaceholderText"/>
            </w:rPr>
            <w:t>Klicken oder schreiben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C070E1" w:rsidRDefault="00C070E1">
          <w:pPr>
            <w:pStyle w:val="70AAD37E9A1F4B5EA5C12705882999081"/>
          </w:pPr>
          <w:r>
            <w:rPr>
              <w:rStyle w:val="PlaceholderText"/>
            </w:rPr>
            <w:t>Klicken oder schreiben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C070E1" w:rsidRDefault="00C070E1">
          <w:pPr>
            <w:pStyle w:val="42CE55A0461841A39534A5E777539A671"/>
          </w:pPr>
          <w:r>
            <w:rPr>
              <w:rStyle w:val="PlaceholderText"/>
            </w:rPr>
            <w:t>Klicken oder schreiben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C070E1" w:rsidRDefault="00C070E1">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C070E1" w:rsidRDefault="00C070E1">
          <w:pPr>
            <w:pStyle w:val="D53C757808094631B3D30FCCF370CC971"/>
          </w:pPr>
          <w:r>
            <w:rPr>
              <w:rStyle w:val="PlaceholderText"/>
            </w:rPr>
            <w:t>Klicken oder schreiben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C070E1" w:rsidRDefault="00C070E1">
          <w:pPr>
            <w:pStyle w:val="335C0F1576B3499F8D90CE979ABE47D4"/>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C070E1" w:rsidRDefault="00C070E1">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C070E1" w:rsidRDefault="00C070E1">
          <w:pPr>
            <w:pStyle w:val="F8087F2A3C014B809064D3423F4C13C91"/>
          </w:pPr>
          <w:r>
            <w:rPr>
              <w:rStyle w:val="PlaceholderText"/>
            </w:rPr>
            <w:t>Klicken Sie hier, um ein Datum einzugeben.</w:t>
          </w:r>
        </w:p>
      </w:docPartBody>
    </w:docPart>
    <w:docPart>
      <w:docPartPr>
        <w:name w:val="E8F2A8CFC5A842F795C07DB11309EFDD"/>
        <w:category>
          <w:name w:val="General"/>
          <w:gallery w:val="placeholder"/>
        </w:category>
        <w:types>
          <w:type w:val="bbPlcHdr"/>
        </w:types>
        <w:behaviors>
          <w:behavior w:val="content"/>
        </w:behaviors>
        <w:guid w:val="{17CA9110-8EE4-4BFF-88FC-F04D40BDBC3C}"/>
      </w:docPartPr>
      <w:docPartBody>
        <w:p w:rsidR="00C070E1" w:rsidRDefault="00C070E1">
          <w:pPr>
            <w:pStyle w:val="E8F2A8CFC5A842F795C07DB11309EFDD"/>
          </w:pPr>
          <w:r>
            <w:rPr>
              <w:rStyle w:val="PlaceholderText"/>
            </w:rPr>
            <w:t>Klicken oder schreiben Sie hier, um Text einzugeben.</w:t>
          </w:r>
        </w:p>
      </w:docPartBody>
    </w:docPart>
    <w:docPart>
      <w:docPartPr>
        <w:name w:val="D5A098977E194CF08868153070E5E615"/>
        <w:category>
          <w:name w:val="General"/>
          <w:gallery w:val="placeholder"/>
        </w:category>
        <w:types>
          <w:type w:val="bbPlcHdr"/>
        </w:types>
        <w:behaviors>
          <w:behavior w:val="content"/>
        </w:behaviors>
        <w:guid w:val="{3F8AAF2D-4692-4382-AF12-3E17FD9C3434}"/>
      </w:docPartPr>
      <w:docPartBody>
        <w:p w:rsidR="00C070E1" w:rsidRDefault="00C070E1">
          <w:pPr>
            <w:pStyle w:val="D5A098977E194CF08868153070E5E615"/>
          </w:pPr>
          <w:r>
            <w:rPr>
              <w:rStyle w:val="PlaceholderText"/>
            </w:rPr>
            <w:t>Klicken oder schreiben Sie hier, um Text einzugeben.</w:t>
          </w:r>
        </w:p>
      </w:docPartBody>
    </w:docPart>
    <w:docPart>
      <w:docPartPr>
        <w:name w:val="13761A1F404B44C8BC8A037A5EA74B4E"/>
        <w:category>
          <w:name w:val="General"/>
          <w:gallery w:val="placeholder"/>
        </w:category>
        <w:types>
          <w:type w:val="bbPlcHdr"/>
        </w:types>
        <w:behaviors>
          <w:behavior w:val="content"/>
        </w:behaviors>
        <w:guid w:val="{C02221AB-5075-4423-BF7E-0DDD0C259E53}"/>
      </w:docPartPr>
      <w:docPartBody>
        <w:p w:rsidR="00C070E1" w:rsidRDefault="00C070E1">
          <w:pPr>
            <w:pStyle w:val="13761A1F404B44C8BC8A037A5EA74B4E"/>
          </w:pPr>
          <w:r>
            <w:rPr>
              <w:rStyle w:val="PlaceholderText"/>
            </w:rPr>
            <w:t>Klicken oder schreiben Sie hier, um Text einzugeben.</w:t>
          </w:r>
        </w:p>
      </w:docPartBody>
    </w:docPart>
    <w:docPart>
      <w:docPartPr>
        <w:name w:val="6C7B55BCF86F45978812B450A6460EF7"/>
        <w:category>
          <w:name w:val="General"/>
          <w:gallery w:val="placeholder"/>
        </w:category>
        <w:types>
          <w:type w:val="bbPlcHdr"/>
        </w:types>
        <w:behaviors>
          <w:behavior w:val="content"/>
        </w:behaviors>
        <w:guid w:val="{3990DE8B-E9B4-4C38-81AB-AA5DF6944ACB}"/>
      </w:docPartPr>
      <w:docPartBody>
        <w:p w:rsidR="00C070E1" w:rsidRDefault="00C070E1">
          <w:pPr>
            <w:pStyle w:val="6C7B55BCF86F45978812B450A6460EF7"/>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416B25"/>
    <w:rsid w:val="006212B2"/>
    <w:rsid w:val="00637F6C"/>
    <w:rsid w:val="006F0611"/>
    <w:rsid w:val="006F29B7"/>
    <w:rsid w:val="007117B7"/>
    <w:rsid w:val="007E6B65"/>
    <w:rsid w:val="007F46C3"/>
    <w:rsid w:val="007F7378"/>
    <w:rsid w:val="00893390"/>
    <w:rsid w:val="00894A0C"/>
    <w:rsid w:val="009A12CB"/>
    <w:rsid w:val="009E5B44"/>
    <w:rsid w:val="00B240FA"/>
    <w:rsid w:val="00B82E00"/>
    <w:rsid w:val="00BF3ED3"/>
    <w:rsid w:val="00C0685D"/>
    <w:rsid w:val="00C070E1"/>
    <w:rsid w:val="00CA527C"/>
    <w:rsid w:val="00D374C1"/>
    <w:rsid w:val="00E52FED"/>
    <w:rsid w:val="00ED10DB"/>
    <w:rsid w:val="00EE45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37F6C"/>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E8F2A8CFC5A842F795C07DB11309EFDD">
    <w:name w:val="E8F2A8CFC5A842F795C07DB11309EFDD"/>
    <w:rsid w:val="00637F6C"/>
    <w:rPr>
      <w:kern w:val="2"/>
      <w14:ligatures w14:val="standardContextual"/>
    </w:rPr>
  </w:style>
  <w:style w:type="paragraph" w:customStyle="1" w:styleId="D5A098977E194CF08868153070E5E615">
    <w:name w:val="D5A098977E194CF08868153070E5E615"/>
    <w:rsid w:val="00637F6C"/>
    <w:rPr>
      <w:kern w:val="2"/>
      <w14:ligatures w14:val="standardContextual"/>
    </w:rPr>
  </w:style>
  <w:style w:type="paragraph" w:customStyle="1" w:styleId="13761A1F404B44C8BC8A037A5EA74B4E">
    <w:name w:val="13761A1F404B44C8BC8A037A5EA74B4E"/>
    <w:rsid w:val="00637F6C"/>
    <w:rPr>
      <w:kern w:val="2"/>
      <w14:ligatures w14:val="standardContextual"/>
    </w:rPr>
  </w:style>
  <w:style w:type="paragraph" w:customStyle="1" w:styleId="6C7B55BCF86F45978812B450A6460EF7">
    <w:name w:val="6C7B55BCF86F45978812B450A6460EF7"/>
    <w:rsid w:val="00637F6C"/>
    <w:rPr>
      <w:kern w:val="2"/>
      <w14:ligatures w14:val="standardContextual"/>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
  </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2.xml><?xml version="1.0" encoding="utf-8"?>
<ds:datastoreItem xmlns:ds="http://schemas.openxmlformats.org/officeDocument/2006/customXml" ds:itemID="{5A09F5FA-5D5D-4D33-B950-5288C78BDBC8}">
  <ds:schemaRefs/>
</ds:datastoreItem>
</file>

<file path=customXml/itemProps3.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C55FA2B5-E15E-4432-8F66-E7FED54DD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56AE35A-A4C1-488B-8A80-41955AE84979}">
  <ds:schemaRefs>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6</Pages>
  <Words>1948</Words>
  <Characters>11110</Characters>
  <Application>Microsoft Office Word</Application>
  <DocSecurity>0</DocSecurity>
  <PresentationFormat>Microsoft Word 14.0</PresentationFormat>
  <Lines>92</Lines>
  <Paragraphs>26</Paragraphs>
  <ScaleCrop>true</ScaleCrop>
  <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cp:lastPrinted>2023-04-05T10:36:00Z</cp:lastPrinted>
  <dcterms:created xsi:type="dcterms:W3CDTF">2025-05-15T11:47:00Z</dcterms:created>
  <dcterms:modified xsi:type="dcterms:W3CDTF">2025-09-08T13:55:00Z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